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</w:p>
    <w:p w:rsidR="00F21833" w:rsidRPr="00FE66FA" w:rsidRDefault="00F21833" w:rsidP="00D74555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F21833" w:rsidRPr="00B80165" w:rsidTr="001976F1">
        <w:trPr>
          <w:trHeight w:val="2502"/>
        </w:trPr>
        <w:tc>
          <w:tcPr>
            <w:tcW w:w="3191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>по математике</w:t>
      </w: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3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F2183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83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83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83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83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83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83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83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83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83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83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83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83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833" w:rsidRPr="00376A4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Промежуточная аттестация по математике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>(контрольная работа) </w:t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br/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br/>
        <w:t>Вариант №1</w:t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br/>
        <w:t>1. Решите задачу</w:t>
      </w:r>
    </w:p>
    <w:p w:rsidR="00F21833" w:rsidRPr="00376A4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одного участка собрали </w:t>
      </w:r>
      <w:smartTag w:uri="urn:schemas-microsoft-com:office:smarttags" w:element="metricconverter">
        <w:smartTagPr>
          <w:attr w:name="ProductID" w:val="36 кг"/>
        </w:smartTagPr>
        <w:r w:rsidRPr="00376A43">
          <w:rPr>
            <w:rFonts w:ascii="Times New Roman" w:hAnsi="Times New Roman"/>
            <w:color w:val="000000"/>
            <w:sz w:val="24"/>
            <w:szCs w:val="24"/>
            <w:lang w:eastAsia="ru-RU"/>
          </w:rPr>
          <w:t>36 кг</w:t>
        </w:r>
      </w:smartTag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картофеля, а с другого в 3 раза меньше. Весь картофель расфасовали в пакеты по </w:t>
      </w:r>
      <w:smartTag w:uri="urn:schemas-microsoft-com:office:smarttags" w:element="metricconverter">
        <w:smartTagPr>
          <w:attr w:name="ProductID" w:val="4 кг"/>
        </w:smartTagPr>
        <w:r w:rsidRPr="00376A43">
          <w:rPr>
            <w:rFonts w:ascii="Times New Roman" w:hAnsi="Times New Roman"/>
            <w:color w:val="000000"/>
            <w:sz w:val="24"/>
            <w:szCs w:val="24"/>
            <w:lang w:eastAsia="ru-RU"/>
          </w:rPr>
          <w:t>4 кг</w:t>
        </w:r>
      </w:smartTag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. Сколько получилось пакетов?</w:t>
      </w:r>
    </w:p>
    <w:p w:rsidR="00F21833" w:rsidRPr="00376A43" w:rsidRDefault="00F21833" w:rsidP="00E504AF">
      <w:pPr>
        <w:pStyle w:val="ListParagraph"/>
        <w:spacing w:before="100" w:beforeAutospacing="1" w:after="100" w:afterAutospacing="1" w:line="240" w:lineRule="auto"/>
        <w:ind w:left="36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2.</w:t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>Решите примеры столбиком.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138 + 567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447 – 189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152 • 6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396:3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>3. Найдите значение выражений.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18 + 36:9 + 6 • 8 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(80 + 180:3) + 60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4. Начертите прямоугольник со сторонами </w:t>
      </w:r>
      <w:smartTag w:uri="urn:schemas-microsoft-com:office:smarttags" w:element="metricconverter">
        <w:smartTagPr>
          <w:attr w:name="ProductID" w:val="5 см"/>
        </w:smartTagPr>
        <w:r w:rsidRPr="00376A43">
          <w:rPr>
            <w:rFonts w:ascii="Times New Roman" w:hAnsi="Times New Roman"/>
            <w:b/>
            <w:color w:val="000000"/>
            <w:sz w:val="24"/>
            <w:szCs w:val="24"/>
            <w:lang w:eastAsia="ru-RU"/>
          </w:rPr>
          <w:t>5 см</w:t>
        </w:r>
      </w:smartTag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3 см"/>
        </w:smartTagPr>
        <w:r w:rsidRPr="00376A43">
          <w:rPr>
            <w:rFonts w:ascii="Times New Roman" w:hAnsi="Times New Roman"/>
            <w:b/>
            <w:color w:val="000000"/>
            <w:sz w:val="24"/>
            <w:szCs w:val="24"/>
            <w:lang w:eastAsia="ru-RU"/>
          </w:rPr>
          <w:t>3 см</w:t>
        </w:r>
      </w:smartTag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>. Найдите его площадь и периметр.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>5. Переведите. </w:t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br/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125 см = … м … дм … см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847 дм = … м … дм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7 м </w:t>
      </w:r>
      <w:smartTag w:uri="urn:schemas-microsoft-com:office:smarttags" w:element="metricconverter">
        <w:smartTagPr>
          <w:attr w:name="ProductID" w:val="3 см"/>
        </w:smartTagPr>
        <w:r w:rsidRPr="00376A43">
          <w:rPr>
            <w:rFonts w:ascii="Times New Roman" w:hAnsi="Times New Roman"/>
            <w:color w:val="000000"/>
            <w:sz w:val="24"/>
            <w:szCs w:val="24"/>
            <w:lang w:eastAsia="ru-RU"/>
          </w:rPr>
          <w:t>3 см</w:t>
        </w:r>
      </w:smartTag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= … см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>6.* Решите задачу: </w:t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br/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Доктор прописал семерым гномам принимать каждому по 3 таблетки в день в течение недели и дал им 9 упаковок лекарства по 20 таблеток в каждой. Хватит ли гномам пилюль? </w:t>
      </w:r>
    </w:p>
    <w:p w:rsidR="00F21833" w:rsidRDefault="00F21833" w:rsidP="00E504AF">
      <w:pPr>
        <w:pStyle w:val="ListParagraph"/>
        <w:spacing w:before="100" w:beforeAutospacing="1" w:after="100" w:afterAutospacing="1" w:line="240" w:lineRule="auto"/>
        <w:jc w:val="center"/>
        <w:rPr>
          <w:b/>
          <w:sz w:val="24"/>
          <w:szCs w:val="24"/>
          <w:lang w:eastAsia="ru-RU"/>
        </w:rPr>
      </w:pPr>
      <w:r w:rsidRPr="00EE4A50">
        <w:rPr>
          <w:b/>
          <w:sz w:val="24"/>
          <w:szCs w:val="24"/>
          <w:lang w:eastAsia="ru-RU"/>
        </w:rPr>
        <w:t>Вариант № 2 </w:t>
      </w:r>
    </w:p>
    <w:p w:rsidR="00F21833" w:rsidRPr="00EE4A50" w:rsidRDefault="00F21833" w:rsidP="00E504AF">
      <w:pPr>
        <w:pStyle w:val="ListParagraph"/>
        <w:spacing w:before="100" w:beforeAutospacing="1" w:after="100" w:afterAutospacing="1" w:line="240" w:lineRule="auto"/>
        <w:ind w:left="0"/>
        <w:rPr>
          <w:b/>
          <w:sz w:val="24"/>
          <w:szCs w:val="24"/>
          <w:lang w:eastAsia="ru-RU"/>
        </w:rPr>
      </w:pPr>
      <w:r w:rsidRPr="00EE4A50">
        <w:rPr>
          <w:b/>
          <w:sz w:val="24"/>
          <w:szCs w:val="24"/>
          <w:lang w:eastAsia="ru-RU"/>
        </w:rPr>
        <w:br/>
        <w:t>1. Решите задачу.</w:t>
      </w:r>
    </w:p>
    <w:p w:rsidR="00F21833" w:rsidRPr="00376A4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одном мешке </w:t>
      </w:r>
      <w:smartTag w:uri="urn:schemas-microsoft-com:office:smarttags" w:element="metricconverter">
        <w:smartTagPr>
          <w:attr w:name="ProductID" w:val="27 кг"/>
        </w:smartTagPr>
        <w:r w:rsidRPr="00376A43">
          <w:rPr>
            <w:rFonts w:ascii="Times New Roman" w:hAnsi="Times New Roman"/>
            <w:color w:val="000000"/>
            <w:sz w:val="24"/>
            <w:szCs w:val="24"/>
            <w:lang w:eastAsia="ru-RU"/>
          </w:rPr>
          <w:t>27 кг</w:t>
        </w:r>
      </w:smartTag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крупы. А в другом в 3 раза меньше. Всю крупу расфасовали в пакеты по </w:t>
      </w:r>
      <w:smartTag w:uri="urn:schemas-microsoft-com:office:smarttags" w:element="metricconverter">
        <w:smartTagPr>
          <w:attr w:name="ProductID" w:val="2 кг"/>
        </w:smartTagPr>
        <w:r w:rsidRPr="00376A43">
          <w:rPr>
            <w:rFonts w:ascii="Times New Roman" w:hAnsi="Times New Roman"/>
            <w:color w:val="000000"/>
            <w:sz w:val="24"/>
            <w:szCs w:val="24"/>
            <w:lang w:eastAsia="ru-RU"/>
          </w:rPr>
          <w:t>2 кг</w:t>
        </w:r>
      </w:smartTag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. Сколько пакетов получилось?</w:t>
      </w:r>
    </w:p>
    <w:p w:rsidR="00F21833" w:rsidRDefault="00F21833" w:rsidP="006C39DE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>2. Решите примеры столбиком.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523 + 197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831 – 369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279 • 3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792:2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>3. Найдите значение выражений.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(18 + 36): 9 + 6 • 8 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720:(2 + 7) + 120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4. Начертите прямоугольник со сторонами </w:t>
      </w:r>
      <w:smartTag w:uri="urn:schemas-microsoft-com:office:smarttags" w:element="metricconverter">
        <w:smartTagPr>
          <w:attr w:name="ProductID" w:val="6 см"/>
        </w:smartTagPr>
        <w:r w:rsidRPr="00376A43">
          <w:rPr>
            <w:rFonts w:ascii="Times New Roman" w:hAnsi="Times New Roman"/>
            <w:b/>
            <w:color w:val="000000"/>
            <w:sz w:val="24"/>
            <w:szCs w:val="24"/>
            <w:lang w:eastAsia="ru-RU"/>
          </w:rPr>
          <w:t>6 см</w:t>
        </w:r>
      </w:smartTag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2 см"/>
        </w:smartTagPr>
        <w:r w:rsidRPr="00376A43">
          <w:rPr>
            <w:rFonts w:ascii="Times New Roman" w:hAnsi="Times New Roman"/>
            <w:b/>
            <w:color w:val="000000"/>
            <w:sz w:val="24"/>
            <w:szCs w:val="24"/>
            <w:lang w:eastAsia="ru-RU"/>
          </w:rPr>
          <w:t>2 см</w:t>
        </w:r>
      </w:smartTag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>. Найдите его площадь и периметр.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>5. Переведите.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 xml:space="preserve">8 м </w:t>
      </w:r>
      <w:smartTag w:uri="urn:schemas-microsoft-com:office:smarttags" w:element="metricconverter">
        <w:smartTagPr>
          <w:attr w:name="ProductID" w:val="4 см"/>
        </w:smartTagPr>
        <w:r w:rsidRPr="00376A43">
          <w:rPr>
            <w:rFonts w:ascii="Times New Roman" w:hAnsi="Times New Roman"/>
            <w:color w:val="000000"/>
            <w:sz w:val="24"/>
            <w:szCs w:val="24"/>
            <w:lang w:eastAsia="ru-RU"/>
          </w:rPr>
          <w:t>4 см</w:t>
        </w:r>
      </w:smartTag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= … см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275 см = … м … дм … см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631 дм = … м … дм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>6.* Решите задачу: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Винни-Пух, Братец Кролик и Пятачок вместе съели 7 банок сгущенки. Пятачок съел в два раза меньше Братца Кролика, а Братец Кролик - в два раза меньше Винни-Пуха. Кто сколько сгущенки съел? </w:t>
      </w:r>
    </w:p>
    <w:p w:rsidR="00F21833" w:rsidRPr="006C39DE" w:rsidRDefault="00F21833" w:rsidP="006C39D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t>Критерии оценивания промежуточной аттестации. </w:t>
      </w:r>
      <w:r w:rsidRPr="00376A43">
        <w:rPr>
          <w:rFonts w:ascii="Times New Roman" w:hAnsi="Times New Roman"/>
          <w:b/>
          <w:color w:val="000000"/>
          <w:sz w:val="24"/>
          <w:szCs w:val="24"/>
          <w:lang w:eastAsia="ru-RU"/>
        </w:rPr>
        <w:br/>
      </w:r>
    </w:p>
    <w:p w:rsidR="00F2183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Без ошибок – «5»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1-2 ошибки – «4»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3-5 ошибок – «3»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br/>
        <w:t>Более 5 – «2»</w:t>
      </w:r>
    </w:p>
    <w:p w:rsidR="00F21833" w:rsidRPr="00376A4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Примечание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: Задание №6* оценивается отдельно.</w:t>
      </w:r>
    </w:p>
    <w:p w:rsidR="00F21833" w:rsidRPr="00376A43" w:rsidRDefault="00F21833" w:rsidP="00E504AF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Отметка "5" – без ошибок.</w:t>
      </w: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Отметка "4" – 1 грубая и 1-2 негрубые ошибки, при этом грубых ошибок не должно быть в задаче.</w:t>
      </w: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Отметка "3" – 2-3 грубые и 3-4 негрубые ошибки, при этом ход решения должен быть верным.</w:t>
      </w: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Отметк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 "2" – 4 и более грубых ошибки  и несколько негрубых.</w:t>
      </w:r>
    </w:p>
    <w:p w:rsidR="00F21833" w:rsidRPr="00376A43" w:rsidRDefault="00F21833" w:rsidP="00E504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1.Вычислительные ошибки в примерах и задачах.</w:t>
      </w: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2.Ошибки на незнание порядка выполнения арифметических действий.</w:t>
      </w: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3. Неправильное решение задачи (пропуск действия, неправильный выбор действий, лишние действия).</w:t>
      </w: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4. Не решена до конца задача или пример.</w:t>
      </w: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5. Невыполненное задание.</w:t>
      </w: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Негрубые ошибки</w:t>
      </w: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1. Нерациональный прием вычислений.</w:t>
      </w: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2. Неправильная постановка вопроса к действию при решении задачи.</w:t>
      </w: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3. Неверно сформулированный ответ задачи.</w:t>
      </w: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4. Неправильное списывание данных (чисел, знаков).</w:t>
      </w:r>
    </w:p>
    <w:p w:rsidR="00F21833" w:rsidRPr="00376A43" w:rsidRDefault="00F21833" w:rsidP="00E504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3">
        <w:rPr>
          <w:rFonts w:ascii="Times New Roman" w:hAnsi="Times New Roman"/>
          <w:color w:val="000000"/>
          <w:sz w:val="24"/>
          <w:szCs w:val="24"/>
          <w:lang w:eastAsia="ru-RU"/>
        </w:rPr>
        <w:t>5. Не доведение до конца преобразований.</w:t>
      </w:r>
    </w:p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</w:p>
    <w:p w:rsidR="00F21833" w:rsidRPr="00FE66FA" w:rsidRDefault="00F21833" w:rsidP="00D74555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F21833" w:rsidRPr="00B80165" w:rsidTr="001976F1">
        <w:trPr>
          <w:trHeight w:val="2502"/>
        </w:trPr>
        <w:tc>
          <w:tcPr>
            <w:tcW w:w="3191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русскому языку</w:t>
      </w: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F21833" w:rsidRPr="007C608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7C6083">
        <w:rPr>
          <w:rFonts w:ascii="Times New Roman" w:hAnsi="Times New Roman"/>
          <w:b/>
          <w:bCs/>
          <w:iCs/>
          <w:color w:val="000000"/>
          <w:sz w:val="24"/>
          <w:szCs w:val="24"/>
        </w:rPr>
        <w:t>Промежуточная аттестация по русскому языку</w:t>
      </w:r>
    </w:p>
    <w:p w:rsidR="00F21833" w:rsidRPr="007C608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C6083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(контрольный диктант с грамматическим заданием)   </w:t>
      </w:r>
    </w:p>
    <w:p w:rsidR="00F21833" w:rsidRPr="007C6083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21833" w:rsidRPr="00D74555" w:rsidRDefault="00F21833" w:rsidP="00B628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74555">
        <w:rPr>
          <w:rFonts w:ascii="Times New Roman" w:hAnsi="Times New Roman"/>
          <w:b/>
          <w:color w:val="000000"/>
          <w:sz w:val="28"/>
          <w:szCs w:val="28"/>
        </w:rPr>
        <w:t>Соловьиная песня.</w:t>
      </w:r>
    </w:p>
    <w:p w:rsidR="00F21833" w:rsidRPr="00D74555" w:rsidRDefault="00F21833" w:rsidP="00B62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74555">
        <w:rPr>
          <w:rFonts w:ascii="Times New Roman" w:hAnsi="Times New Roman"/>
          <w:color w:val="000000"/>
          <w:sz w:val="28"/>
          <w:szCs w:val="28"/>
        </w:rPr>
        <w:t>   Закатилось огромное солнце. Угасает длинный день. Смолкают птичьи голоса. Наступает вечерняя тишь. В сумраке вечера послышалась новая птичья песня. Певец пробует свой сильный чудесный голос. Щелкнул, издал протяжный свист. Помолчал чуточку, снова засвистал, залился веселой трелью.</w:t>
      </w:r>
    </w:p>
    <w:p w:rsidR="00F21833" w:rsidRPr="00D74555" w:rsidRDefault="00F21833" w:rsidP="00B62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74555">
        <w:rPr>
          <w:rFonts w:ascii="Times New Roman" w:hAnsi="Times New Roman"/>
          <w:color w:val="000000"/>
          <w:sz w:val="28"/>
          <w:szCs w:val="28"/>
        </w:rPr>
        <w:t>   Кто это так хорошо поет в сумерках? Вот он сидит на суку. Сам серый. Ростом с воробья.</w:t>
      </w:r>
    </w:p>
    <w:p w:rsidR="00F21833" w:rsidRPr="00D74555" w:rsidRDefault="00F21833" w:rsidP="00B6282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74555">
        <w:rPr>
          <w:rFonts w:ascii="Times New Roman" w:hAnsi="Times New Roman"/>
          <w:color w:val="000000"/>
          <w:sz w:val="28"/>
          <w:szCs w:val="28"/>
        </w:rPr>
        <w:t>   Птичка подняла голову, открыла клюв. Легко и свободно плывет в ночной тишине соловьиная песня.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b/>
          <w:bCs/>
          <w:color w:val="000000"/>
          <w:sz w:val="24"/>
          <w:szCs w:val="24"/>
        </w:rPr>
        <w:t>Грамматические задания</w:t>
      </w:r>
      <w:r w:rsidRPr="007C6083">
        <w:rPr>
          <w:rFonts w:ascii="Times New Roman" w:hAnsi="Times New Roman"/>
          <w:color w:val="000000"/>
          <w:sz w:val="24"/>
          <w:szCs w:val="24"/>
        </w:rPr>
        <w:t>:</w:t>
      </w:r>
    </w:p>
    <w:p w:rsidR="00F21833" w:rsidRPr="007C6083" w:rsidRDefault="00F21833" w:rsidP="00B6282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Выпишите по одному слову с проверяемым безударным гласным в корне, с парным по звонкости – глухости согласным в корне, непроизносимым согласным. Напишите к ним проверочные слова, обозначьте орфограммы.</w:t>
      </w:r>
    </w:p>
    <w:p w:rsidR="00F21833" w:rsidRPr="007C6083" w:rsidRDefault="00F21833" w:rsidP="00B6282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Сделайте разбор как части речи одного имени существительного, одного имени прилагательного, глагола.</w:t>
      </w:r>
    </w:p>
    <w:p w:rsidR="00F21833" w:rsidRPr="007C6083" w:rsidRDefault="00F21833" w:rsidP="00B6282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Замените первое устойчивое выражение именем прилагательным, второе – глаголом, третье – существительным.</w:t>
      </w:r>
    </w:p>
    <w:p w:rsidR="00F21833" w:rsidRPr="007C6083" w:rsidRDefault="00F21833" w:rsidP="00B62823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От горшка два вершка - …, зарубить на носу - …, волк в овечьей шкуре - ….</w:t>
      </w:r>
    </w:p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Pr="007C6083" w:rsidRDefault="00F21833" w:rsidP="00B62823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b/>
          <w:color w:val="000000"/>
          <w:sz w:val="24"/>
          <w:szCs w:val="24"/>
        </w:rPr>
        <w:t xml:space="preserve">Критерии оценивания </w:t>
      </w:r>
    </w:p>
    <w:p w:rsidR="00F21833" w:rsidRPr="007C6083" w:rsidRDefault="00F21833" w:rsidP="00B62823">
      <w:pPr>
        <w:shd w:val="clear" w:color="auto" w:fill="FFFFFF"/>
        <w:spacing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7C6083">
        <w:rPr>
          <w:rFonts w:ascii="Times New Roman" w:hAnsi="Times New Roman"/>
          <w:b/>
          <w:color w:val="000000"/>
          <w:sz w:val="24"/>
          <w:szCs w:val="24"/>
          <w:u w:val="single"/>
        </w:rPr>
        <w:t>Диктант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Отметка "5" – за работу, в которой нет ошибок.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Отметка "4" – за работу, в которой допущено 1-2 ошибки.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Отметка "3" – за работу, в которой допущено 3-5 ошибок.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Отметка "2" – за работу, в которой допущено более 5 ошибок.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b/>
          <w:bCs/>
          <w:color w:val="000000"/>
          <w:sz w:val="24"/>
          <w:szCs w:val="24"/>
        </w:rPr>
        <w:t>Учет ошибок в диктанте: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1. Повторная ошибка в одном и том же слове считается за 1 ошибку (например, ученик дважды в слове "песок" написал вместо "е" букву "и").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2. 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b/>
          <w:bCs/>
          <w:color w:val="000000"/>
          <w:sz w:val="24"/>
          <w:szCs w:val="24"/>
        </w:rPr>
        <w:t>Ошибкой считается: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1.   Нарушение орфографических правил при написании слов, включая ошибки на пропуск, перестановку, замену и вставку лишних букв в словах.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2.   Неправильное написание слов, не регулируемых правилами, круг которых очерчен программой каждого класса (слова с непроверяемыми написаниями).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3.  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Примечание: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2 исправления считаются за 1 ошибку.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При оценке контрольной работы учитывается в первую очередь правильность ее выполнения.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При оценивании работы учитель принимает во внимание каллиграфический навык.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При оценивании работы принимается во внимание не только количество, но и характер ошибок. Например, ошибка на невнимание в меньшей мере влияет на оценку, чем ошибки на изученное правило, в особенности на давно изученные орфограммы.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7C608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Грамматическое задание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Отметка "5" – без ошибок.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Отметка "4" – правильно выполнено не менее 3/4 заданий.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Отметка "3" – правильно выполнено не менее 1/2 заданий</w:t>
      </w:r>
    </w:p>
    <w:p w:rsidR="00F21833" w:rsidRPr="007C6083" w:rsidRDefault="00F21833" w:rsidP="00B628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6083">
        <w:rPr>
          <w:rFonts w:ascii="Times New Roman" w:hAnsi="Times New Roman"/>
          <w:color w:val="000000"/>
          <w:sz w:val="24"/>
          <w:szCs w:val="24"/>
        </w:rPr>
        <w:t>Отметка "2" – правильно выполнено менее 1/2 заданий.</w:t>
      </w:r>
    </w:p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</w:p>
    <w:p w:rsidR="00F21833" w:rsidRPr="00FE66FA" w:rsidRDefault="00F21833" w:rsidP="00D74555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F21833" w:rsidRPr="00B80165" w:rsidTr="001976F1">
        <w:trPr>
          <w:trHeight w:val="2502"/>
        </w:trPr>
        <w:tc>
          <w:tcPr>
            <w:tcW w:w="3191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литературному чтению</w:t>
      </w: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3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/>
    <w:p w:rsidR="00F21833" w:rsidRDefault="00F21833" w:rsidP="006C39DE">
      <w:pPr>
        <w:pStyle w:val="ParagraphStyle"/>
        <w:rPr>
          <w:rFonts w:ascii="Calibri" w:hAnsi="Calibri" w:cs="Times New Roman"/>
          <w:sz w:val="22"/>
          <w:szCs w:val="22"/>
        </w:rPr>
      </w:pPr>
    </w:p>
    <w:p w:rsidR="00F21833" w:rsidRDefault="00F21833" w:rsidP="006C39DE">
      <w:pPr>
        <w:pStyle w:val="ParagraphStyle"/>
        <w:rPr>
          <w:rFonts w:ascii="Calibri" w:hAnsi="Calibri" w:cs="Times New Roman"/>
          <w:sz w:val="22"/>
          <w:szCs w:val="22"/>
        </w:rPr>
      </w:pPr>
    </w:p>
    <w:p w:rsidR="00F21833" w:rsidRPr="007A0819" w:rsidRDefault="00F21833" w:rsidP="006C39DE">
      <w:pPr>
        <w:pStyle w:val="ParagraphStyle"/>
        <w:jc w:val="center"/>
        <w:rPr>
          <w:rFonts w:ascii="Times New Roman" w:hAnsi="Times New Roman" w:cs="Times New Roman"/>
          <w:b/>
          <w:color w:val="000000"/>
        </w:rPr>
      </w:pPr>
      <w:r w:rsidRPr="007A0819">
        <w:rPr>
          <w:rFonts w:ascii="Times New Roman" w:hAnsi="Times New Roman" w:cs="Times New Roman"/>
          <w:b/>
          <w:color w:val="000000"/>
        </w:rPr>
        <w:t>Промежуточная аттестация по литературному чтению</w:t>
      </w:r>
    </w:p>
    <w:p w:rsidR="00F21833" w:rsidRPr="007A0819" w:rsidRDefault="00F21833" w:rsidP="006C39DE">
      <w:pPr>
        <w:pStyle w:val="ParagraphStyle"/>
        <w:jc w:val="center"/>
        <w:rPr>
          <w:rFonts w:ascii="Times New Roman" w:hAnsi="Times New Roman" w:cs="Times New Roman"/>
          <w:b/>
          <w:color w:val="000000"/>
        </w:rPr>
      </w:pPr>
      <w:r w:rsidRPr="007A0819">
        <w:rPr>
          <w:rFonts w:ascii="Times New Roman" w:hAnsi="Times New Roman" w:cs="Times New Roman"/>
          <w:b/>
          <w:color w:val="000000"/>
        </w:rPr>
        <w:t>(работа с текстом)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A0819">
        <w:rPr>
          <w:b/>
          <w:bCs/>
          <w:i/>
          <w:iCs/>
          <w:color w:val="000000"/>
        </w:rPr>
        <w:t>Вариант 1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i/>
          <w:iCs/>
          <w:color w:val="000000"/>
        </w:rPr>
        <w:t>-</w:t>
      </w:r>
      <w:r w:rsidRPr="007A0819">
        <w:rPr>
          <w:rStyle w:val="apple-converted-space"/>
          <w:i/>
          <w:iCs/>
          <w:color w:val="000000"/>
        </w:rPr>
        <w:t> </w:t>
      </w:r>
      <w:r w:rsidRPr="007A0819">
        <w:rPr>
          <w:color w:val="000000"/>
        </w:rPr>
        <w:t>Прочитайте текст, выполните задания к нему.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A0819">
        <w:rPr>
          <w:b/>
          <w:bCs/>
          <w:color w:val="000000"/>
        </w:rPr>
        <w:t>Как лягушка небывалой величины выпила всю воду в Центральной Австралии и что случилось потом.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Очень давно это было. Пришли в страну жара и засуха. И не стало воды ни в одной реке, пруду или ручье. Люди, животные и птицы начали падать и умирать. Исчезли тучи и облака, и единственной тенью на земле была тень смерти.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Перестали охотники гоняться за дичью и умирали вместе с животными.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Собрались те, кто еще был жив, у высохшего главного водопоя и ста</w:t>
      </w:r>
      <w:r w:rsidRPr="007A0819">
        <w:rPr>
          <w:color w:val="000000"/>
        </w:rPr>
        <w:softHyphen/>
        <w:t>ли обсуждать, куда делась вся вода в стране.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Оказалось, что ее выпила лягушка небывалой величины.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И решили те, кто был еще жив, люди, животные и птицы, рассме</w:t>
      </w:r>
      <w:r w:rsidRPr="007A0819">
        <w:rPr>
          <w:color w:val="000000"/>
        </w:rPr>
        <w:softHyphen/>
        <w:t>шить лягушку, чтобы вся вода вылилась из нее обратно. Но напрасно хохотала перед лягушкой птица-хохотунья, напрасно смешно прыгал перед ней кенгуру и танцевал на одной ноге журавль. Лягушка небывалой величины крепко сжала рот и не хотела смеяться.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Тогда забрался маленький юркий червячок на ее брюхо и начал ще</w:t>
      </w:r>
      <w:r w:rsidRPr="007A0819">
        <w:rPr>
          <w:color w:val="000000"/>
        </w:rPr>
        <w:softHyphen/>
        <w:t>котать его кончиком хвоста.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Долго крепилась гигантская лягушка, но наконец не выдержала, за</w:t>
      </w:r>
      <w:r w:rsidRPr="007A0819">
        <w:rPr>
          <w:color w:val="000000"/>
        </w:rPr>
        <w:softHyphen/>
        <w:t>тряслась от смеха, и вода хлынула водопадом из ее огромного рта.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И сразу наполнились водой реки, пруды и ручьи, и жизнь всего жи</w:t>
      </w:r>
      <w:r w:rsidRPr="007A0819">
        <w:rPr>
          <w:color w:val="000000"/>
        </w:rPr>
        <w:softHyphen/>
        <w:t>вого была спасена.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b/>
          <w:bCs/>
          <w:i/>
          <w:iCs/>
          <w:color w:val="000000"/>
        </w:rPr>
        <w:t>Вопросы и задания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7A0819">
        <w:rPr>
          <w:color w:val="000000"/>
          <w:u w:val="single"/>
        </w:rPr>
        <w:t>1. Где происходит действие?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а) около засохшей реки;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б)</w:t>
      </w:r>
      <w:r w:rsidRPr="007A0819">
        <w:rPr>
          <w:rStyle w:val="apple-converted-space"/>
          <w:color w:val="000000"/>
        </w:rPr>
        <w:t> </w:t>
      </w:r>
      <w:r w:rsidRPr="007A0819">
        <w:rPr>
          <w:iCs/>
          <w:color w:val="000000"/>
        </w:rPr>
        <w:t>у высохшего главного водопоя;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в) около высохшего пруда;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г) у высохшего ручья.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  <w:u w:val="single"/>
        </w:rPr>
        <w:t>2. Как бы вы озаглавили этот текст</w:t>
      </w:r>
      <w:r w:rsidRPr="007A0819">
        <w:rPr>
          <w:color w:val="000000"/>
        </w:rPr>
        <w:t>?_______________________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7A0819">
        <w:rPr>
          <w:color w:val="000000"/>
          <w:u w:val="single"/>
        </w:rPr>
        <w:t>3. Определите жанр произведения.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а) повесть; в)</w:t>
      </w:r>
      <w:r w:rsidRPr="007A0819">
        <w:rPr>
          <w:rStyle w:val="apple-converted-space"/>
          <w:color w:val="000000"/>
        </w:rPr>
        <w:t> </w:t>
      </w:r>
      <w:r w:rsidRPr="007A0819">
        <w:rPr>
          <w:iCs/>
          <w:color w:val="000000"/>
        </w:rPr>
        <w:t>сказка;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б) рассказ; г) пьеса,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7A0819">
        <w:rPr>
          <w:color w:val="000000"/>
          <w:u w:val="single"/>
        </w:rPr>
        <w:t>4. Разделите текст на четыре части. Озаглавьте их.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______________________________________________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7A0819">
        <w:rPr>
          <w:color w:val="000000"/>
          <w:u w:val="single"/>
        </w:rPr>
        <w:t>_________________________________________________________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7A0819">
        <w:rPr>
          <w:color w:val="000000"/>
          <w:u w:val="single"/>
        </w:rPr>
        <w:t>_________________________________________________________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7A0819">
        <w:rPr>
          <w:color w:val="000000"/>
          <w:u w:val="single"/>
        </w:rPr>
        <w:t>_________________________________________________________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5. Какими словами вы бы могли охарактеризовать лягушку?_______________________________________________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6. Сформулируйте главную мысль текста._________________________________________________________________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7. Как вы понимаете выражение: «Единственной тенью на земле была тень смерти»?_______________________________________________________________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000000"/>
        </w:rPr>
      </w:pPr>
    </w:p>
    <w:p w:rsidR="00F21833" w:rsidRDefault="00F21833"/>
    <w:p w:rsidR="00F21833" w:rsidRDefault="00F21833"/>
    <w:p w:rsidR="00F21833" w:rsidRDefault="00F21833"/>
    <w:p w:rsidR="00F21833" w:rsidRDefault="00F21833"/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A0819">
        <w:rPr>
          <w:b/>
          <w:bCs/>
          <w:i/>
          <w:iCs/>
          <w:color w:val="000000"/>
        </w:rPr>
        <w:t>Вариант 2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—</w:t>
      </w:r>
      <w:r w:rsidRPr="007A0819">
        <w:rPr>
          <w:rStyle w:val="apple-converted-space"/>
          <w:color w:val="000000"/>
        </w:rPr>
        <w:t> </w:t>
      </w:r>
      <w:r w:rsidRPr="007A0819">
        <w:rPr>
          <w:color w:val="000000"/>
        </w:rPr>
        <w:t>Прочитайте текст, выполните задания к нему.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A0819">
        <w:rPr>
          <w:b/>
          <w:bCs/>
          <w:color w:val="000000"/>
        </w:rPr>
        <w:t>Позарившись на чужое, потеряешь свое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Купец закупал товары в одном месте и вез их продавать в другое.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Однажды остановился купец возле реки, пообедал, а потом вновь навьючил свой караван и двинулся дальше. Да через некоторое время вспомнил, что оставил на привале кошель с деньгами.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Воротился он быстрее назад, чтобы поискать потерянные сто монет, и повстречал человека. Незнакомец его спрашивает: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—</w:t>
      </w:r>
      <w:r w:rsidRPr="007A0819">
        <w:rPr>
          <w:rStyle w:val="apple-converted-space"/>
          <w:color w:val="000000"/>
        </w:rPr>
        <w:t> </w:t>
      </w:r>
      <w:r w:rsidRPr="007A0819">
        <w:rPr>
          <w:color w:val="000000"/>
        </w:rPr>
        <w:t>Что ты здесь ищешь?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—</w:t>
      </w:r>
      <w:r w:rsidRPr="007A0819">
        <w:rPr>
          <w:rStyle w:val="apple-converted-space"/>
          <w:color w:val="000000"/>
        </w:rPr>
        <w:t> </w:t>
      </w:r>
      <w:r w:rsidRPr="007A0819">
        <w:rPr>
          <w:color w:val="000000"/>
        </w:rPr>
        <w:t>Да вот деньги потерял.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—</w:t>
      </w:r>
      <w:r w:rsidRPr="007A0819">
        <w:rPr>
          <w:rStyle w:val="apple-converted-space"/>
          <w:color w:val="000000"/>
        </w:rPr>
        <w:t> </w:t>
      </w:r>
      <w:r w:rsidRPr="007A0819">
        <w:rPr>
          <w:color w:val="000000"/>
        </w:rPr>
        <w:t>А сколько денег у тебя пропало?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—</w:t>
      </w:r>
      <w:r w:rsidRPr="007A0819">
        <w:rPr>
          <w:rStyle w:val="apple-converted-space"/>
          <w:color w:val="000000"/>
        </w:rPr>
        <w:t> </w:t>
      </w:r>
      <w:r w:rsidRPr="007A0819">
        <w:rPr>
          <w:color w:val="000000"/>
        </w:rPr>
        <w:t>Сто монет, — ответил купец.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Обрадовался незнакомец: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—</w:t>
      </w:r>
      <w:r w:rsidRPr="007A0819">
        <w:rPr>
          <w:rStyle w:val="apple-converted-space"/>
          <w:color w:val="000000"/>
        </w:rPr>
        <w:t> </w:t>
      </w:r>
      <w:r w:rsidRPr="007A0819">
        <w:rPr>
          <w:color w:val="000000"/>
        </w:rPr>
        <w:t>Их-то я, видимо, и нашел! Вот твои деньги! Купец взял деньги, а потом и говорит: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—</w:t>
      </w:r>
      <w:r w:rsidRPr="007A0819">
        <w:rPr>
          <w:rStyle w:val="apple-converted-space"/>
          <w:color w:val="000000"/>
        </w:rPr>
        <w:t> </w:t>
      </w:r>
      <w:r w:rsidRPr="007A0819">
        <w:rPr>
          <w:color w:val="000000"/>
        </w:rPr>
        <w:t>У меня пропало двести монет! Верни мне остальные!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- Не может того быть! Я нашел сто! — удивился незнакомец. Пришлось им идти к царю — пусть сам царь рассудит их. Царь спросил у купца: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—</w:t>
      </w:r>
      <w:r w:rsidRPr="007A0819">
        <w:rPr>
          <w:rStyle w:val="apple-converted-space"/>
          <w:color w:val="000000"/>
        </w:rPr>
        <w:t> </w:t>
      </w:r>
      <w:r w:rsidRPr="007A0819">
        <w:rPr>
          <w:color w:val="000000"/>
        </w:rPr>
        <w:t>Сколько денег у тебя пропало?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- Двести монет.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- А сколько ты нашел? - обратился царь к незнакомцу.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—</w:t>
      </w:r>
      <w:r w:rsidRPr="007A0819">
        <w:rPr>
          <w:rStyle w:val="apple-converted-space"/>
          <w:color w:val="000000"/>
        </w:rPr>
        <w:t> </w:t>
      </w:r>
      <w:r w:rsidRPr="007A0819">
        <w:rPr>
          <w:color w:val="000000"/>
        </w:rPr>
        <w:t>Сто, — ответил тот. Тогда царь сказал: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- Раз у тебя, купец, пропало двести монет, спрашивай у того, кто нашел двести. А тот, кто нашел сто, вправе взять их себе, потому что это не твои деньги.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b/>
          <w:bCs/>
          <w:i/>
          <w:iCs/>
          <w:color w:val="000000"/>
        </w:rPr>
        <w:t>Вопросы и задания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7A0819">
        <w:rPr>
          <w:color w:val="000000"/>
          <w:u w:val="single"/>
        </w:rPr>
        <w:t>1. Где происходит действие?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а) в лесу; в)</w:t>
      </w:r>
      <w:r w:rsidRPr="007A0819">
        <w:rPr>
          <w:rStyle w:val="apple-converted-space"/>
          <w:color w:val="000000"/>
        </w:rPr>
        <w:t> </w:t>
      </w:r>
      <w:r w:rsidRPr="007A0819">
        <w:rPr>
          <w:i/>
          <w:iCs/>
          <w:color w:val="000000"/>
        </w:rPr>
        <w:t>у реки;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б) в поле; г) у озера.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  <w:u w:val="single"/>
        </w:rPr>
        <w:t>2. Как бы вы озаглавили этот текст?</w:t>
      </w:r>
      <w:r w:rsidRPr="007A0819">
        <w:rPr>
          <w:color w:val="000000"/>
        </w:rPr>
        <w:t>___________________________________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7A0819">
        <w:rPr>
          <w:color w:val="000000"/>
          <w:u w:val="single"/>
        </w:rPr>
        <w:t>3. Определите жанр произведения.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а) повесть; в)</w:t>
      </w:r>
      <w:r w:rsidRPr="007A0819">
        <w:rPr>
          <w:rStyle w:val="apple-converted-space"/>
          <w:color w:val="000000"/>
        </w:rPr>
        <w:t> </w:t>
      </w:r>
      <w:r w:rsidRPr="007A0819">
        <w:rPr>
          <w:i/>
          <w:iCs/>
          <w:color w:val="000000"/>
        </w:rPr>
        <w:t>сказка;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б) рассказ; г) пьеса.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7A0819">
        <w:rPr>
          <w:color w:val="000000"/>
          <w:u w:val="single"/>
        </w:rPr>
        <w:t>4. Разделите текст на четыре части. Озаглавьте их.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</w:rPr>
        <w:t>_____________________________________________________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7A0819">
        <w:rPr>
          <w:color w:val="000000"/>
          <w:u w:val="single"/>
        </w:rPr>
        <w:t>_________________________________________________________________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7A0819">
        <w:rPr>
          <w:color w:val="000000"/>
          <w:u w:val="single"/>
        </w:rPr>
        <w:t>_________________________________________________________________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7A0819">
        <w:rPr>
          <w:color w:val="000000"/>
          <w:u w:val="single"/>
        </w:rPr>
        <w:t>__________________________________________________________________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7A0819">
        <w:rPr>
          <w:color w:val="000000"/>
          <w:u w:val="single"/>
        </w:rPr>
        <w:t>5. Какими словами вы бы могли охарактеризовать купца?</w:t>
      </w:r>
      <w:r w:rsidRPr="007A0819">
        <w:rPr>
          <w:color w:val="000000"/>
        </w:rPr>
        <w:t>_____________________________________________________</w:t>
      </w:r>
    </w:p>
    <w:p w:rsidR="00F21833" w:rsidRPr="007A0819" w:rsidRDefault="00F21833" w:rsidP="006C39DE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7A0819">
        <w:rPr>
          <w:color w:val="000000"/>
          <w:u w:val="single"/>
        </w:rPr>
        <w:t>6. Сформулируйте основную мысль текста</w:t>
      </w:r>
      <w:r w:rsidRPr="007A0819">
        <w:rPr>
          <w:color w:val="000000"/>
        </w:rPr>
        <w:t>._______________________________________________________</w:t>
      </w:r>
    </w:p>
    <w:p w:rsidR="00F21833" w:rsidRPr="006C39DE" w:rsidRDefault="00F21833" w:rsidP="006C39DE">
      <w:pPr>
        <w:rPr>
          <w:color w:val="000000"/>
          <w:sz w:val="24"/>
          <w:szCs w:val="24"/>
        </w:rPr>
      </w:pPr>
      <w:r w:rsidRPr="006C39DE">
        <w:rPr>
          <w:color w:val="000000"/>
          <w:sz w:val="24"/>
          <w:szCs w:val="24"/>
          <w:u w:val="single"/>
        </w:rPr>
        <w:t xml:space="preserve">7. </w:t>
      </w:r>
      <w:r w:rsidRPr="006C39DE">
        <w:rPr>
          <w:rFonts w:ascii="Times New Roman" w:hAnsi="Times New Roman"/>
          <w:color w:val="000000"/>
          <w:sz w:val="24"/>
          <w:szCs w:val="24"/>
          <w:u w:val="single"/>
        </w:rPr>
        <w:t>Объясните, как вы понимаете заголовок «Позарившись на чужое, потеряешь свое».</w:t>
      </w:r>
      <w:r w:rsidRPr="006C39DE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</w:t>
      </w:r>
    </w:p>
    <w:p w:rsidR="00F21833" w:rsidRDefault="00F21833" w:rsidP="006C39DE">
      <w:pPr>
        <w:rPr>
          <w:rFonts w:ascii="Times New Roman" w:hAnsi="Times New Roman"/>
          <w:b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b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b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b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b/>
          <w:sz w:val="24"/>
          <w:szCs w:val="24"/>
        </w:rPr>
      </w:pPr>
    </w:p>
    <w:p w:rsidR="00F21833" w:rsidRPr="007A0819" w:rsidRDefault="00F21833" w:rsidP="006C39DE">
      <w:pPr>
        <w:rPr>
          <w:rFonts w:ascii="Times New Roman" w:hAnsi="Times New Roman"/>
          <w:b/>
          <w:sz w:val="24"/>
          <w:szCs w:val="24"/>
        </w:rPr>
      </w:pPr>
      <w:r w:rsidRPr="007A0819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F21833" w:rsidRPr="007A0819" w:rsidRDefault="00F21833" w:rsidP="006C39DE">
      <w:pPr>
        <w:rPr>
          <w:rStyle w:val="apple-converted-space"/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</w:pPr>
      <w:r w:rsidRPr="007A0819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>За каждый правильно сформулированный ответ засчитывается 2 балла, за частично правильный ответ засчитывается 1 балл.</w:t>
      </w:r>
    </w:p>
    <w:p w:rsidR="00F21833" w:rsidRPr="007A0819" w:rsidRDefault="00F21833" w:rsidP="006C39DE">
      <w:pPr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A0819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Вариант 1.</w:t>
      </w:r>
      <w:r w:rsidRPr="007A0819">
        <w:rPr>
          <w:rStyle w:val="apple-converted-space"/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 </w:t>
      </w:r>
      <w:r w:rsidRPr="007A08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 (б), 3 (в), 7 (кругом была опасность: все могли умереть).</w:t>
      </w:r>
      <w:r w:rsidRPr="007A0819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F21833" w:rsidRDefault="00F21833" w:rsidP="006C39DE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A0819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Вариант 2.</w:t>
      </w:r>
      <w:r w:rsidRPr="007A0819">
        <w:rPr>
          <w:rStyle w:val="apple-converted-space"/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 </w:t>
      </w:r>
      <w:r w:rsidRPr="007A08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 (в), 3 (в), 7 (будешь желать чужое -свое потеряешь).</w:t>
      </w:r>
    </w:p>
    <w:p w:rsidR="00F21833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12 – 14 б. – «5»</w:t>
      </w:r>
    </w:p>
    <w:p w:rsidR="00F21833" w:rsidRPr="007A0819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 – 11</w:t>
      </w:r>
      <w:r w:rsidRPr="007A0819">
        <w:rPr>
          <w:rFonts w:ascii="Times New Roman" w:hAnsi="Times New Roman"/>
          <w:sz w:val="24"/>
          <w:szCs w:val="24"/>
          <w:lang w:eastAsia="ru-RU"/>
        </w:rPr>
        <w:t xml:space="preserve"> б. – «4»</w:t>
      </w:r>
    </w:p>
    <w:p w:rsidR="00F21833" w:rsidRPr="007A0819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 – 8</w:t>
      </w:r>
      <w:r w:rsidRPr="007A0819">
        <w:rPr>
          <w:rFonts w:ascii="Times New Roman" w:hAnsi="Times New Roman"/>
          <w:sz w:val="24"/>
          <w:szCs w:val="24"/>
          <w:lang w:eastAsia="ru-RU"/>
        </w:rPr>
        <w:t xml:space="preserve"> б. – «3»</w:t>
      </w:r>
    </w:p>
    <w:p w:rsidR="00F21833" w:rsidRPr="007A0819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Меньше 6</w:t>
      </w:r>
      <w:r w:rsidRPr="007A0819">
        <w:rPr>
          <w:rFonts w:ascii="Times New Roman" w:hAnsi="Times New Roman"/>
          <w:sz w:val="24"/>
          <w:szCs w:val="24"/>
          <w:lang w:eastAsia="ru-RU"/>
        </w:rPr>
        <w:t xml:space="preserve"> – «2»</w:t>
      </w:r>
    </w:p>
    <w:p w:rsidR="00F21833" w:rsidRPr="00851A80" w:rsidRDefault="00F21833" w:rsidP="006C39DE">
      <w:pPr>
        <w:rPr>
          <w:rFonts w:ascii="Times New Roman" w:hAnsi="Times New Roman"/>
          <w:b/>
          <w:sz w:val="24"/>
          <w:szCs w:val="24"/>
        </w:rPr>
      </w:pPr>
    </w:p>
    <w:p w:rsidR="00F21833" w:rsidRDefault="00F21833" w:rsidP="00BA1AEC">
      <w:pPr>
        <w:pStyle w:val="ParagraphStyle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Нормативы по проверке техники чтения (количество слов в минуту)</w:t>
      </w:r>
    </w:p>
    <w:p w:rsidR="00F21833" w:rsidRDefault="00F21833" w:rsidP="00BA1AEC">
      <w:pPr>
        <w:pStyle w:val="ParagraphStyle"/>
        <w:rPr>
          <w:rFonts w:ascii="Times New Roman" w:hAnsi="Times New Roman"/>
          <w:b/>
          <w:lang w:eastAsia="ru-RU"/>
        </w:rPr>
      </w:pPr>
    </w:p>
    <w:p w:rsidR="00F21833" w:rsidRPr="00BD2EDF" w:rsidRDefault="00F21833" w:rsidP="00BA1AEC">
      <w:pPr>
        <w:pStyle w:val="ParagraphStyle"/>
        <w:rPr>
          <w:rFonts w:ascii="Times New Roman" w:hAnsi="Times New Roman" w:cs="Times New Roman"/>
          <w:color w:val="000000"/>
        </w:rPr>
      </w:pPr>
      <w:r w:rsidRPr="00BA1AEC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«5» - более 90</w:t>
      </w:r>
      <w:r w:rsidRPr="00BD2EDF">
        <w:rPr>
          <w:rFonts w:ascii="Times New Roman" w:hAnsi="Times New Roman" w:cs="Times New Roman"/>
          <w:color w:val="000000"/>
        </w:rPr>
        <w:t xml:space="preserve"> слов</w:t>
      </w:r>
    </w:p>
    <w:p w:rsidR="00F21833" w:rsidRPr="00BD2EDF" w:rsidRDefault="00F21833" w:rsidP="00BA1AEC">
      <w:pPr>
        <w:pStyle w:val="ParagraphStyl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«4» - </w:t>
      </w:r>
      <w:r w:rsidRPr="00BD2EDF">
        <w:rPr>
          <w:rFonts w:ascii="Times New Roman" w:hAnsi="Times New Roman" w:cs="Times New Roman"/>
          <w:color w:val="000000"/>
        </w:rPr>
        <w:t>75</w:t>
      </w:r>
      <w:r>
        <w:rPr>
          <w:rFonts w:ascii="Times New Roman" w:hAnsi="Times New Roman" w:cs="Times New Roman"/>
          <w:color w:val="000000"/>
        </w:rPr>
        <w:t>-90</w:t>
      </w:r>
      <w:r w:rsidRPr="00BD2EDF">
        <w:rPr>
          <w:rFonts w:ascii="Times New Roman" w:hAnsi="Times New Roman" w:cs="Times New Roman"/>
          <w:color w:val="000000"/>
        </w:rPr>
        <w:t xml:space="preserve"> слов</w:t>
      </w:r>
    </w:p>
    <w:p w:rsidR="00F21833" w:rsidRPr="00BD2EDF" w:rsidRDefault="00F21833" w:rsidP="00BA1AEC">
      <w:pPr>
        <w:pStyle w:val="ParagraphStyl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«3» - 60-74</w:t>
      </w:r>
      <w:r w:rsidRPr="00BD2EDF">
        <w:rPr>
          <w:rFonts w:ascii="Times New Roman" w:hAnsi="Times New Roman" w:cs="Times New Roman"/>
          <w:color w:val="000000"/>
        </w:rPr>
        <w:t xml:space="preserve"> слов</w:t>
      </w:r>
    </w:p>
    <w:p w:rsidR="00F21833" w:rsidRPr="00BD2EDF" w:rsidRDefault="00F21833" w:rsidP="00BA1AEC">
      <w:pPr>
        <w:pStyle w:val="ParagraphStyl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«2» - менее 60</w:t>
      </w:r>
      <w:r w:rsidRPr="00BD2EDF">
        <w:rPr>
          <w:rFonts w:ascii="Times New Roman" w:hAnsi="Times New Roman" w:cs="Times New Roman"/>
          <w:color w:val="000000"/>
        </w:rPr>
        <w:t xml:space="preserve"> слов</w:t>
      </w:r>
    </w:p>
    <w:p w:rsidR="00F21833" w:rsidRDefault="00F21833" w:rsidP="006C39DE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F21833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21833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F21833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F21833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F21833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F21833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F21833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F21833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F21833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F21833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F21833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F21833" w:rsidRDefault="00F21833" w:rsidP="00631AC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</w:p>
    <w:p w:rsidR="00F21833" w:rsidRPr="00FE66FA" w:rsidRDefault="00F21833" w:rsidP="00D74555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F21833" w:rsidRPr="00B80165" w:rsidTr="001976F1">
        <w:trPr>
          <w:trHeight w:val="2502"/>
        </w:trPr>
        <w:tc>
          <w:tcPr>
            <w:tcW w:w="3191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>по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 xml:space="preserve"> окружающему миру</w:t>
      </w: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1833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3261">
        <w:rPr>
          <w:rFonts w:ascii="Times New Roman" w:hAnsi="Times New Roman"/>
          <w:b/>
          <w:sz w:val="24"/>
          <w:szCs w:val="24"/>
        </w:rPr>
        <w:t>Промежуточная аттестация</w:t>
      </w:r>
      <w:r>
        <w:rPr>
          <w:rFonts w:ascii="Times New Roman" w:hAnsi="Times New Roman"/>
          <w:b/>
          <w:sz w:val="24"/>
          <w:szCs w:val="24"/>
        </w:rPr>
        <w:t xml:space="preserve"> по окружающему миру</w:t>
      </w:r>
      <w:r w:rsidRPr="00823261">
        <w:rPr>
          <w:rFonts w:ascii="Times New Roman" w:hAnsi="Times New Roman"/>
          <w:b/>
          <w:sz w:val="24"/>
          <w:szCs w:val="24"/>
        </w:rPr>
        <w:t xml:space="preserve">. </w:t>
      </w:r>
    </w:p>
    <w:p w:rsidR="00F21833" w:rsidRPr="00823261" w:rsidRDefault="00F21833" w:rsidP="00631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3261">
        <w:rPr>
          <w:rFonts w:ascii="Times New Roman" w:hAnsi="Times New Roman"/>
          <w:b/>
          <w:sz w:val="24"/>
          <w:szCs w:val="24"/>
        </w:rPr>
        <w:t>Тест. «В поисках Всемирного наследия»».</w:t>
      </w:r>
    </w:p>
    <w:p w:rsidR="00F21833" w:rsidRPr="00823261" w:rsidRDefault="00F21833" w:rsidP="00631ACC">
      <w:pPr>
        <w:spacing w:after="0" w:line="240" w:lineRule="auto"/>
        <w:ind w:left="-567" w:firstLine="567"/>
        <w:rPr>
          <w:rFonts w:ascii="Times New Roman" w:hAnsi="Times New Roman"/>
          <w:b/>
          <w:sz w:val="24"/>
          <w:szCs w:val="24"/>
        </w:rPr>
      </w:pPr>
      <w:r w:rsidRPr="00823261">
        <w:rPr>
          <w:rFonts w:ascii="Times New Roman" w:hAnsi="Times New Roman"/>
          <w:b/>
          <w:sz w:val="24"/>
          <w:szCs w:val="24"/>
        </w:rPr>
        <w:t>Фамилия,  имя___________________________________ Дата_________</w:t>
      </w:r>
    </w:p>
    <w:p w:rsidR="00F21833" w:rsidRPr="00823261" w:rsidRDefault="00F21833" w:rsidP="00631AC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21833" w:rsidRPr="00823261" w:rsidRDefault="00F21833" w:rsidP="00631ACC">
      <w:pPr>
        <w:pStyle w:val="ListParagraph"/>
        <w:numPr>
          <w:ilvl w:val="0"/>
          <w:numId w:val="2"/>
        </w:numPr>
        <w:spacing w:after="200" w:line="240" w:lineRule="auto"/>
        <w:rPr>
          <w:rFonts w:ascii="Times New Roman" w:hAnsi="Times New Roman"/>
          <w:b/>
          <w:sz w:val="24"/>
          <w:szCs w:val="24"/>
        </w:rPr>
      </w:pPr>
      <w:r w:rsidRPr="00823261">
        <w:rPr>
          <w:rFonts w:ascii="Times New Roman" w:hAnsi="Times New Roman"/>
          <w:b/>
          <w:sz w:val="24"/>
          <w:szCs w:val="24"/>
        </w:rPr>
        <w:t>Заполните таблицу :</w:t>
      </w: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2552"/>
        <w:gridCol w:w="2977"/>
      </w:tblGrid>
      <w:tr w:rsidR="00F21833" w:rsidRPr="00EB256E" w:rsidTr="00D81666">
        <w:trPr>
          <w:trHeight w:val="461"/>
        </w:trPr>
        <w:tc>
          <w:tcPr>
            <w:tcW w:w="3794" w:type="dxa"/>
          </w:tcPr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256E">
              <w:rPr>
                <w:rFonts w:ascii="Times New Roman" w:hAnsi="Times New Roman"/>
                <w:b/>
                <w:sz w:val="24"/>
                <w:szCs w:val="24"/>
              </w:rPr>
              <w:t>Название системы организма</w:t>
            </w:r>
          </w:p>
        </w:tc>
        <w:tc>
          <w:tcPr>
            <w:tcW w:w="2552" w:type="dxa"/>
          </w:tcPr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256E">
              <w:rPr>
                <w:rFonts w:ascii="Times New Roman" w:hAnsi="Times New Roman"/>
                <w:b/>
                <w:sz w:val="24"/>
                <w:szCs w:val="24"/>
              </w:rPr>
              <w:t>Из каких органов состоит</w:t>
            </w:r>
          </w:p>
        </w:tc>
        <w:tc>
          <w:tcPr>
            <w:tcW w:w="2977" w:type="dxa"/>
          </w:tcPr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256E">
              <w:rPr>
                <w:rFonts w:ascii="Times New Roman" w:hAnsi="Times New Roman"/>
                <w:b/>
                <w:sz w:val="24"/>
                <w:szCs w:val="24"/>
              </w:rPr>
              <w:t>Какие функции выполняет</w:t>
            </w:r>
          </w:p>
        </w:tc>
      </w:tr>
      <w:tr w:rsidR="00F21833" w:rsidRPr="00EB256E" w:rsidTr="00D81666">
        <w:trPr>
          <w:trHeight w:val="378"/>
        </w:trPr>
        <w:tc>
          <w:tcPr>
            <w:tcW w:w="3794" w:type="dxa"/>
          </w:tcPr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256E">
              <w:rPr>
                <w:rFonts w:ascii="Times New Roman" w:hAnsi="Times New Roman"/>
                <w:b/>
                <w:sz w:val="24"/>
                <w:szCs w:val="24"/>
              </w:rPr>
              <w:t>Пищеварительная система</w:t>
            </w:r>
          </w:p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21833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1833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1833" w:rsidRPr="00EB256E" w:rsidTr="00D81666">
        <w:trPr>
          <w:trHeight w:val="372"/>
        </w:trPr>
        <w:tc>
          <w:tcPr>
            <w:tcW w:w="3794" w:type="dxa"/>
          </w:tcPr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256E">
              <w:rPr>
                <w:rFonts w:ascii="Times New Roman" w:hAnsi="Times New Roman"/>
                <w:b/>
                <w:sz w:val="24"/>
                <w:szCs w:val="24"/>
              </w:rPr>
              <w:t>Кровеносная система</w:t>
            </w:r>
          </w:p>
        </w:tc>
        <w:tc>
          <w:tcPr>
            <w:tcW w:w="2552" w:type="dxa"/>
          </w:tcPr>
          <w:p w:rsidR="00F21833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1833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21833" w:rsidRPr="00EB256E" w:rsidTr="00D81666">
        <w:trPr>
          <w:trHeight w:val="277"/>
        </w:trPr>
        <w:tc>
          <w:tcPr>
            <w:tcW w:w="3794" w:type="dxa"/>
          </w:tcPr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256E">
              <w:rPr>
                <w:rFonts w:ascii="Times New Roman" w:hAnsi="Times New Roman"/>
                <w:b/>
                <w:sz w:val="24"/>
                <w:szCs w:val="24"/>
              </w:rPr>
              <w:t>Нервная система</w:t>
            </w:r>
          </w:p>
        </w:tc>
        <w:tc>
          <w:tcPr>
            <w:tcW w:w="2552" w:type="dxa"/>
          </w:tcPr>
          <w:p w:rsidR="00F21833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1833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21833" w:rsidRPr="00042E47" w:rsidRDefault="00F21833" w:rsidP="00042E47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042E47">
        <w:rPr>
          <w:rFonts w:ascii="Times New Roman" w:hAnsi="Times New Roman"/>
          <w:b/>
          <w:sz w:val="24"/>
          <w:szCs w:val="24"/>
        </w:rPr>
        <w:t>Дайте определение:</w:t>
      </w:r>
    </w:p>
    <w:p w:rsidR="00F21833" w:rsidRPr="00823261" w:rsidRDefault="00F21833" w:rsidP="00631ACC">
      <w:pPr>
        <w:spacing w:after="0" w:line="240" w:lineRule="auto"/>
        <w:ind w:left="-170"/>
        <w:rPr>
          <w:rFonts w:ascii="Times New Roman" w:hAnsi="Times New Roman"/>
          <w:sz w:val="24"/>
          <w:szCs w:val="24"/>
        </w:rPr>
      </w:pPr>
      <w:r w:rsidRPr="00823261">
        <w:rPr>
          <w:rFonts w:ascii="Times New Roman" w:hAnsi="Times New Roman"/>
          <w:sz w:val="24"/>
          <w:szCs w:val="24"/>
        </w:rPr>
        <w:t>Семейный бюджет-это________________________________________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F21833" w:rsidRPr="00823261" w:rsidRDefault="00F21833" w:rsidP="00631ACC">
      <w:pPr>
        <w:spacing w:after="0" w:line="240" w:lineRule="auto"/>
        <w:ind w:left="-170"/>
        <w:rPr>
          <w:rFonts w:ascii="Times New Roman" w:hAnsi="Times New Roman"/>
          <w:sz w:val="24"/>
          <w:szCs w:val="24"/>
        </w:rPr>
      </w:pPr>
      <w:r w:rsidRPr="00823261">
        <w:rPr>
          <w:rFonts w:ascii="Times New Roman" w:hAnsi="Times New Roman"/>
          <w:sz w:val="24"/>
          <w:szCs w:val="24"/>
        </w:rPr>
        <w:t>Доход семьи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326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3261">
        <w:rPr>
          <w:rFonts w:ascii="Times New Roman" w:hAnsi="Times New Roman"/>
          <w:sz w:val="24"/>
          <w:szCs w:val="24"/>
        </w:rPr>
        <w:t>это______________________________________________</w:t>
      </w:r>
      <w:r>
        <w:rPr>
          <w:rFonts w:ascii="Times New Roman" w:hAnsi="Times New Roman"/>
          <w:sz w:val="24"/>
          <w:szCs w:val="24"/>
        </w:rPr>
        <w:t>_________________</w:t>
      </w:r>
    </w:p>
    <w:p w:rsidR="00F21833" w:rsidRPr="00823261" w:rsidRDefault="00F21833" w:rsidP="00631ACC">
      <w:pPr>
        <w:spacing w:after="0" w:line="240" w:lineRule="auto"/>
        <w:ind w:left="-170"/>
        <w:rPr>
          <w:rFonts w:ascii="Times New Roman" w:hAnsi="Times New Roman"/>
          <w:sz w:val="24"/>
          <w:szCs w:val="24"/>
        </w:rPr>
      </w:pPr>
      <w:r w:rsidRPr="00823261">
        <w:rPr>
          <w:rFonts w:ascii="Times New Roman" w:hAnsi="Times New Roman"/>
          <w:sz w:val="24"/>
          <w:szCs w:val="24"/>
        </w:rPr>
        <w:t>Пример доходов:________________________________________________________________</w:t>
      </w:r>
    </w:p>
    <w:p w:rsidR="00F21833" w:rsidRPr="00823261" w:rsidRDefault="00F21833" w:rsidP="00631ACC">
      <w:pPr>
        <w:spacing w:after="0" w:line="240" w:lineRule="auto"/>
        <w:ind w:left="-170"/>
        <w:rPr>
          <w:rFonts w:ascii="Times New Roman" w:hAnsi="Times New Roman"/>
          <w:sz w:val="24"/>
          <w:szCs w:val="24"/>
        </w:rPr>
      </w:pPr>
      <w:r w:rsidRPr="00823261">
        <w:rPr>
          <w:rFonts w:ascii="Times New Roman" w:hAnsi="Times New Roman"/>
          <w:sz w:val="24"/>
          <w:szCs w:val="24"/>
        </w:rPr>
        <w:t>Расход семьи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326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3261">
        <w:rPr>
          <w:rFonts w:ascii="Times New Roman" w:hAnsi="Times New Roman"/>
          <w:sz w:val="24"/>
          <w:szCs w:val="24"/>
        </w:rPr>
        <w:t>это_____________________________________________</w:t>
      </w:r>
      <w:r>
        <w:rPr>
          <w:rFonts w:ascii="Times New Roman" w:hAnsi="Times New Roman"/>
          <w:sz w:val="24"/>
          <w:szCs w:val="24"/>
        </w:rPr>
        <w:t>_________________</w:t>
      </w:r>
    </w:p>
    <w:p w:rsidR="00F21833" w:rsidRPr="00823261" w:rsidRDefault="00F21833" w:rsidP="00631ACC">
      <w:pPr>
        <w:spacing w:after="0" w:line="240" w:lineRule="auto"/>
        <w:ind w:left="-170"/>
        <w:rPr>
          <w:rFonts w:ascii="Times New Roman" w:hAnsi="Times New Roman"/>
          <w:b/>
          <w:sz w:val="24"/>
          <w:szCs w:val="24"/>
        </w:rPr>
      </w:pPr>
      <w:r w:rsidRPr="00823261">
        <w:rPr>
          <w:rFonts w:ascii="Times New Roman" w:hAnsi="Times New Roman"/>
          <w:sz w:val="24"/>
          <w:szCs w:val="24"/>
        </w:rPr>
        <w:t>Пример расходов семьи:____________________________________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F21833" w:rsidRPr="00042E47" w:rsidRDefault="00F21833" w:rsidP="00042E47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042E47">
        <w:rPr>
          <w:rFonts w:ascii="Times New Roman" w:hAnsi="Times New Roman"/>
          <w:b/>
          <w:sz w:val="24"/>
          <w:szCs w:val="24"/>
        </w:rPr>
        <w:t>Заполните схему пищеварения:</w:t>
      </w: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4"/>
      </w:tblGrid>
      <w:tr w:rsidR="00F21833" w:rsidRPr="00EB256E" w:rsidTr="00D81666">
        <w:trPr>
          <w:trHeight w:val="270"/>
        </w:trPr>
        <w:tc>
          <w:tcPr>
            <w:tcW w:w="4564" w:type="dxa"/>
          </w:tcPr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21833" w:rsidRPr="00823261" w:rsidRDefault="00F21833" w:rsidP="00631ACC">
      <w:pPr>
        <w:spacing w:line="240" w:lineRule="auto"/>
        <w:ind w:left="-851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6" o:spid="_x0000_s1026" type="#_x0000_t67" style="position:absolute;left:0;text-align:left;margin-left:62.6pt;margin-top:.85pt;width:21pt;height:18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" adj="13648">
            <v:textbox style="layout-flow:vertical-ideographic"/>
          </v:shape>
        </w:pict>
      </w:r>
    </w:p>
    <w:tbl>
      <w:tblPr>
        <w:tblpPr w:leftFromText="180" w:rightFromText="180" w:vertAnchor="text" w:horzAnchor="page" w:tblpX="52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25"/>
      </w:tblGrid>
      <w:tr w:rsidR="00F21833" w:rsidRPr="00EB256E" w:rsidTr="00D81666">
        <w:trPr>
          <w:trHeight w:val="303"/>
        </w:trPr>
        <w:tc>
          <w:tcPr>
            <w:tcW w:w="4625" w:type="dxa"/>
          </w:tcPr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1833" w:rsidRPr="00823261" w:rsidRDefault="00F21833" w:rsidP="00631ACC">
      <w:pPr>
        <w:spacing w:line="240" w:lineRule="auto"/>
        <w:ind w:left="-851"/>
        <w:rPr>
          <w:rFonts w:ascii="Times New Roman" w:hAnsi="Times New Roman"/>
          <w:b/>
          <w:sz w:val="24"/>
          <w:szCs w:val="24"/>
        </w:rPr>
      </w:pPr>
    </w:p>
    <w:p w:rsidR="00F21833" w:rsidRPr="00823261" w:rsidRDefault="00F21833" w:rsidP="00631ACC">
      <w:pPr>
        <w:spacing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Стрелка вниз 2" o:spid="_x0000_s1027" type="#_x0000_t67" style="position:absolute;left:0;text-align:left;margin-left:62.6pt;margin-top:5pt;width:21pt;height:17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" adj="13648">
            <v:textbox style="layout-flow:vertical-ideographic"/>
          </v:shape>
        </w:pict>
      </w:r>
      <w:r>
        <w:rPr>
          <w:noProof/>
          <w:lang w:eastAsia="ru-RU"/>
        </w:rPr>
        <w:pict>
          <v:shape id="Стрелка вниз 5" o:spid="_x0000_s1028" type="#_x0000_t67" style="position:absolute;left:0;text-align:left;margin-left:-157.05pt;margin-top:4.8pt;width:21pt;height:21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" adj="14105">
            <v:textbox style="layout-flow:vertical-ideographic"/>
          </v:shape>
        </w:pict>
      </w:r>
    </w:p>
    <w:tbl>
      <w:tblPr>
        <w:tblpPr w:leftFromText="180" w:rightFromText="180" w:vertAnchor="text" w:horzAnchor="page" w:tblpX="478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</w:tblGrid>
      <w:tr w:rsidR="00F21833" w:rsidRPr="00EB256E" w:rsidTr="00D81666">
        <w:trPr>
          <w:trHeight w:val="267"/>
        </w:trPr>
        <w:tc>
          <w:tcPr>
            <w:tcW w:w="4835" w:type="dxa"/>
          </w:tcPr>
          <w:p w:rsidR="00F21833" w:rsidRPr="00EB256E" w:rsidRDefault="00F21833" w:rsidP="00D816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21833" w:rsidRPr="00823261" w:rsidRDefault="00F21833" w:rsidP="00631ACC">
      <w:pPr>
        <w:spacing w:line="240" w:lineRule="auto"/>
        <w:ind w:left="-851"/>
        <w:rPr>
          <w:rFonts w:ascii="Times New Roman" w:hAnsi="Times New Roman"/>
          <w:b/>
          <w:sz w:val="24"/>
          <w:szCs w:val="24"/>
        </w:rPr>
      </w:pPr>
    </w:p>
    <w:p w:rsidR="00F21833" w:rsidRPr="00823261" w:rsidRDefault="00F21833" w:rsidP="00631ACC">
      <w:pPr>
        <w:spacing w:line="240" w:lineRule="auto"/>
        <w:ind w:left="-851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Стрелка вниз 7" o:spid="_x0000_s1029" type="#_x0000_t67" style="position:absolute;left:0;text-align:left;margin-left:62.6pt;margin-top:5.95pt;width:21pt;height:2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" adj="14417">
            <v:textbox style="layout-flow:vertical-ideographic"/>
          </v:shape>
        </w:pict>
      </w:r>
      <w:r>
        <w:rPr>
          <w:noProof/>
          <w:lang w:eastAsia="ru-RU"/>
        </w:rPr>
        <w:pict>
          <v:shape id="Стрелка вниз 4" o:spid="_x0000_s1030" type="#_x0000_t67" style="position:absolute;left:0;text-align:left;margin-left:-159.3pt;margin-top:7.45pt;width:25.5pt;height:21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" adj="12904">
            <v:textbox style="layout-flow:vertical-ideographic"/>
          </v:shape>
        </w:pict>
      </w:r>
    </w:p>
    <w:tbl>
      <w:tblPr>
        <w:tblpPr w:leftFromText="180" w:rightFromText="180" w:vertAnchor="text" w:horzAnchor="page" w:tblpX="343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14"/>
      </w:tblGrid>
      <w:tr w:rsidR="00F21833" w:rsidRPr="00EB256E" w:rsidTr="00D81666">
        <w:trPr>
          <w:trHeight w:val="288"/>
        </w:trPr>
        <w:tc>
          <w:tcPr>
            <w:tcW w:w="4914" w:type="dxa"/>
          </w:tcPr>
          <w:p w:rsidR="00F21833" w:rsidRPr="00EB256E" w:rsidRDefault="00F21833" w:rsidP="00D81666">
            <w:pPr>
              <w:tabs>
                <w:tab w:val="left" w:pos="21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1833" w:rsidRPr="00823261" w:rsidRDefault="00F21833" w:rsidP="00631ACC">
      <w:pPr>
        <w:tabs>
          <w:tab w:val="left" w:pos="2193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823261">
        <w:rPr>
          <w:rFonts w:ascii="Times New Roman" w:hAnsi="Times New Roman"/>
          <w:sz w:val="24"/>
          <w:szCs w:val="24"/>
        </w:rPr>
        <w:tab/>
      </w:r>
    </w:p>
    <w:p w:rsidR="00F21833" w:rsidRPr="00823261" w:rsidRDefault="00F21833" w:rsidP="00631ACC">
      <w:pPr>
        <w:tabs>
          <w:tab w:val="left" w:pos="2193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Стрелка вниз 8" o:spid="_x0000_s1031" type="#_x0000_t67" style="position:absolute;margin-left:62.6pt;margin-top:3.35pt;width:21pt;height:23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" adj="14417">
            <v:textbox style="layout-flow:vertical-ideographic"/>
          </v:shape>
        </w:pict>
      </w:r>
      <w:r>
        <w:rPr>
          <w:noProof/>
          <w:lang w:eastAsia="ru-RU"/>
        </w:rPr>
        <w:pict>
          <v:shape id="Стрелка вниз 3" o:spid="_x0000_s1032" type="#_x0000_t67" style="position:absolute;margin-left:-157.2pt;margin-top:3.35pt;width:21pt;height:26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" adj="14164">
            <v:textbox style="layout-flow:vertical-ideographic"/>
          </v:shape>
        </w:pict>
      </w:r>
    </w:p>
    <w:tbl>
      <w:tblPr>
        <w:tblpPr w:leftFromText="180" w:rightFromText="180" w:vertAnchor="text" w:horzAnchor="page" w:tblpX="643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08"/>
      </w:tblGrid>
      <w:tr w:rsidR="00F21833" w:rsidRPr="00EB256E" w:rsidTr="00D81666">
        <w:trPr>
          <w:trHeight w:val="265"/>
        </w:trPr>
        <w:tc>
          <w:tcPr>
            <w:tcW w:w="4508" w:type="dxa"/>
          </w:tcPr>
          <w:p w:rsidR="00F21833" w:rsidRPr="00EB256E" w:rsidRDefault="00F21833" w:rsidP="00D81666">
            <w:pPr>
              <w:tabs>
                <w:tab w:val="left" w:pos="21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1833" w:rsidRPr="00823261" w:rsidRDefault="00F21833" w:rsidP="00631ACC">
      <w:pPr>
        <w:tabs>
          <w:tab w:val="left" w:pos="2193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823261">
        <w:rPr>
          <w:rFonts w:ascii="Times New Roman" w:hAnsi="Times New Roman"/>
          <w:sz w:val="24"/>
          <w:szCs w:val="24"/>
        </w:rPr>
        <w:tab/>
      </w:r>
    </w:p>
    <w:p w:rsidR="00F21833" w:rsidRPr="00823261" w:rsidRDefault="00F21833" w:rsidP="00631ACC">
      <w:pPr>
        <w:tabs>
          <w:tab w:val="left" w:pos="219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833" w:rsidRPr="00823261" w:rsidRDefault="00F21833" w:rsidP="00631ACC">
      <w:pPr>
        <w:tabs>
          <w:tab w:val="left" w:pos="219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833" w:rsidRPr="00823261" w:rsidRDefault="00F21833" w:rsidP="00631ACC">
      <w:pPr>
        <w:tabs>
          <w:tab w:val="left" w:pos="2193"/>
        </w:tabs>
        <w:spacing w:after="0" w:line="240" w:lineRule="auto"/>
        <w:ind w:left="-1134"/>
        <w:rPr>
          <w:rFonts w:ascii="Times New Roman" w:hAnsi="Times New Roman"/>
          <w:b/>
          <w:sz w:val="24"/>
          <w:szCs w:val="24"/>
        </w:rPr>
      </w:pPr>
      <w:r w:rsidRPr="00823261">
        <w:rPr>
          <w:rFonts w:ascii="Times New Roman" w:hAnsi="Times New Roman"/>
          <w:b/>
          <w:sz w:val="24"/>
          <w:szCs w:val="24"/>
        </w:rPr>
        <w:t>4. Перечислите, какие виды родства в семьях вы знаете:___________________</w:t>
      </w:r>
    </w:p>
    <w:p w:rsidR="00F21833" w:rsidRPr="00823261" w:rsidRDefault="00F21833" w:rsidP="00631ACC">
      <w:pPr>
        <w:tabs>
          <w:tab w:val="left" w:pos="2193"/>
        </w:tabs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</w:t>
      </w:r>
      <w:r w:rsidRPr="00823261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</w:p>
    <w:p w:rsidR="00F21833" w:rsidRPr="00823261" w:rsidRDefault="00F21833" w:rsidP="00631ACC">
      <w:pPr>
        <w:tabs>
          <w:tab w:val="left" w:pos="2193"/>
        </w:tabs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</w:p>
    <w:p w:rsidR="00F21833" w:rsidRPr="00823261" w:rsidRDefault="00F21833" w:rsidP="00631ACC">
      <w:pPr>
        <w:tabs>
          <w:tab w:val="left" w:pos="2193"/>
        </w:tabs>
        <w:spacing w:after="0" w:line="240" w:lineRule="auto"/>
        <w:ind w:left="-1134"/>
        <w:rPr>
          <w:rFonts w:ascii="Times New Roman" w:hAnsi="Times New Roman"/>
          <w:b/>
          <w:sz w:val="24"/>
          <w:szCs w:val="24"/>
        </w:rPr>
      </w:pPr>
      <w:r w:rsidRPr="00823261">
        <w:rPr>
          <w:rFonts w:ascii="Times New Roman" w:hAnsi="Times New Roman"/>
          <w:b/>
          <w:sz w:val="24"/>
          <w:szCs w:val="24"/>
        </w:rPr>
        <w:t>5 .Дайте определение:</w:t>
      </w:r>
    </w:p>
    <w:p w:rsidR="00F21833" w:rsidRPr="00823261" w:rsidRDefault="00F21833" w:rsidP="00631ACC">
      <w:pPr>
        <w:tabs>
          <w:tab w:val="left" w:pos="2193"/>
        </w:tabs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  <w:r w:rsidRPr="00823261">
        <w:rPr>
          <w:rFonts w:ascii="Times New Roman" w:hAnsi="Times New Roman"/>
          <w:sz w:val="24"/>
          <w:szCs w:val="24"/>
        </w:rPr>
        <w:t xml:space="preserve">           Гигиена     -    это________________________________________________________</w:t>
      </w:r>
    </w:p>
    <w:p w:rsidR="00F21833" w:rsidRPr="00823261" w:rsidRDefault="00F21833" w:rsidP="00631ACC">
      <w:pPr>
        <w:tabs>
          <w:tab w:val="left" w:pos="2193"/>
        </w:tabs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  <w:r w:rsidRPr="00823261">
        <w:rPr>
          <w:rFonts w:ascii="Times New Roman" w:hAnsi="Times New Roman"/>
          <w:sz w:val="24"/>
          <w:szCs w:val="24"/>
        </w:rPr>
        <w:t xml:space="preserve">        _______________________________________________________________________</w:t>
      </w:r>
    </w:p>
    <w:p w:rsidR="00F21833" w:rsidRPr="00823261" w:rsidRDefault="00F21833" w:rsidP="00042E47">
      <w:pPr>
        <w:tabs>
          <w:tab w:val="left" w:pos="219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3261">
        <w:rPr>
          <w:rFonts w:ascii="Times New Roman" w:hAnsi="Times New Roman"/>
          <w:b/>
          <w:sz w:val="24"/>
          <w:szCs w:val="24"/>
        </w:rPr>
        <w:t xml:space="preserve"> 6. Какие способы составления родословного древа вы знаете:</w:t>
      </w:r>
    </w:p>
    <w:p w:rsidR="00F21833" w:rsidRPr="00823261" w:rsidRDefault="00F21833" w:rsidP="00631ACC">
      <w:pPr>
        <w:tabs>
          <w:tab w:val="left" w:pos="2193"/>
        </w:tabs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  <w:r w:rsidRPr="00823261">
        <w:rPr>
          <w:rFonts w:ascii="Times New Roman" w:hAnsi="Times New Roman"/>
          <w:sz w:val="24"/>
          <w:szCs w:val="24"/>
        </w:rPr>
        <w:t xml:space="preserve">        1)</w:t>
      </w:r>
    </w:p>
    <w:p w:rsidR="00F21833" w:rsidRPr="00B2248F" w:rsidRDefault="00F21833" w:rsidP="00631ACC">
      <w:pPr>
        <w:tabs>
          <w:tab w:val="left" w:pos="2193"/>
        </w:tabs>
        <w:spacing w:after="0" w:line="240" w:lineRule="auto"/>
        <w:ind w:left="-1134"/>
        <w:rPr>
          <w:rFonts w:ascii="Times New Roman" w:hAnsi="Times New Roman"/>
          <w:sz w:val="24"/>
          <w:szCs w:val="24"/>
        </w:rPr>
      </w:pPr>
      <w:r w:rsidRPr="00823261">
        <w:rPr>
          <w:rFonts w:ascii="Times New Roman" w:hAnsi="Times New Roman"/>
          <w:sz w:val="24"/>
          <w:szCs w:val="24"/>
        </w:rPr>
        <w:t xml:space="preserve">        2)</w:t>
      </w:r>
    </w:p>
    <w:p w:rsidR="00F21833" w:rsidRPr="007A0819" w:rsidRDefault="00F21833" w:rsidP="00564F70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sz w:val="24"/>
          <w:szCs w:val="24"/>
          <w:lang w:eastAsia="ru-RU"/>
        </w:rPr>
      </w:pPr>
      <w:r w:rsidRPr="007A0819">
        <w:rPr>
          <w:rFonts w:ascii="Times New Roman" w:hAnsi="Times New Roman"/>
          <w:b/>
          <w:sz w:val="24"/>
          <w:szCs w:val="24"/>
          <w:lang w:eastAsia="ru-RU"/>
        </w:rPr>
        <w:t>Критерии оценивания</w:t>
      </w:r>
    </w:p>
    <w:p w:rsidR="00F21833" w:rsidRPr="00A83DE3" w:rsidRDefault="00F21833" w:rsidP="00FA2E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Style w:val="apple-converted-space"/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     </w:t>
      </w:r>
      <w:r w:rsidRPr="00A83DE3">
        <w:rPr>
          <w:rFonts w:ascii="Times New Roman" w:hAnsi="Times New Roman"/>
          <w:sz w:val="24"/>
          <w:szCs w:val="24"/>
          <w:lang w:eastAsia="ru-RU"/>
        </w:rPr>
        <w:t>18 – 22 б. – «5»</w:t>
      </w:r>
    </w:p>
    <w:p w:rsidR="00F21833" w:rsidRPr="00A83DE3" w:rsidRDefault="00F21833" w:rsidP="00042E4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A83DE3">
        <w:rPr>
          <w:rFonts w:ascii="Times New Roman" w:hAnsi="Times New Roman"/>
          <w:sz w:val="24"/>
          <w:szCs w:val="24"/>
          <w:lang w:eastAsia="ru-RU"/>
        </w:rPr>
        <w:t>14 – 18 б. – «4»</w:t>
      </w:r>
    </w:p>
    <w:p w:rsidR="00F21833" w:rsidRPr="00A83DE3" w:rsidRDefault="00F21833" w:rsidP="00042E4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A83DE3">
        <w:rPr>
          <w:rFonts w:ascii="Times New Roman" w:hAnsi="Times New Roman"/>
          <w:sz w:val="24"/>
          <w:szCs w:val="24"/>
          <w:lang w:eastAsia="ru-RU"/>
        </w:rPr>
        <w:t>9 – 14 б. – «3»</w:t>
      </w:r>
    </w:p>
    <w:p w:rsidR="00F21833" w:rsidRPr="00A83DE3" w:rsidRDefault="00F21833" w:rsidP="00042E4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A83DE3">
        <w:rPr>
          <w:rFonts w:ascii="Times New Roman" w:hAnsi="Times New Roman"/>
          <w:sz w:val="24"/>
          <w:szCs w:val="24"/>
          <w:lang w:eastAsia="ru-RU"/>
        </w:rPr>
        <w:t>Меньше  9 – «2»</w:t>
      </w:r>
    </w:p>
    <w:p w:rsidR="00F21833" w:rsidRPr="00A83DE3" w:rsidRDefault="00F21833" w:rsidP="00564F70">
      <w:pP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</w:pPr>
      <w:r w:rsidRPr="00A83DE3">
        <w:rPr>
          <w:rFonts w:ascii="Times New Roman" w:hAnsi="Times New Roman"/>
          <w:sz w:val="24"/>
          <w:szCs w:val="24"/>
          <w:lang w:eastAsia="ru-RU"/>
        </w:rPr>
        <w:t xml:space="preserve">При работе с  тестом, за </w:t>
      </w:r>
      <w:r w:rsidRPr="00A83DE3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>каждый правильно сформулированный ответ засчитывается</w:t>
      </w:r>
    </w:p>
    <w:p w:rsidR="00F21833" w:rsidRPr="00A83DE3" w:rsidRDefault="00F21833" w:rsidP="00564F70">
      <w:pP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</w:pPr>
      <w:r w:rsidRPr="00A83DE3">
        <w:rPr>
          <w:rFonts w:ascii="Times New Roman" w:hAnsi="Times New Roman"/>
          <w:b/>
          <w:bCs/>
          <w:iCs/>
          <w:color w:val="000000"/>
          <w:sz w:val="24"/>
          <w:szCs w:val="24"/>
          <w:shd w:val="clear" w:color="auto" w:fill="FFFFFF"/>
        </w:rPr>
        <w:t>1 задание:</w:t>
      </w:r>
      <w:r w:rsidRPr="00A83DE3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 по 1 баллу. Максимально -6  </w:t>
      </w:r>
    </w:p>
    <w:p w:rsidR="00F21833" w:rsidRPr="00A83DE3" w:rsidRDefault="00F21833" w:rsidP="00564F70">
      <w:pP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</w:pPr>
      <w:r w:rsidRPr="00A83DE3">
        <w:rPr>
          <w:rFonts w:ascii="Times New Roman" w:hAnsi="Times New Roman"/>
          <w:b/>
          <w:bCs/>
          <w:iCs/>
          <w:color w:val="000000"/>
          <w:sz w:val="24"/>
          <w:szCs w:val="24"/>
          <w:shd w:val="clear" w:color="auto" w:fill="FFFFFF"/>
        </w:rPr>
        <w:t>2 задание:</w:t>
      </w:r>
      <w:r w:rsidRPr="00A83DE3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 по 1 баллу. Максимально -5  </w:t>
      </w:r>
    </w:p>
    <w:p w:rsidR="00F21833" w:rsidRPr="00A83DE3" w:rsidRDefault="00F21833" w:rsidP="00FA2E25">
      <w:pP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</w:pPr>
      <w:r w:rsidRPr="00A83DE3">
        <w:rPr>
          <w:rFonts w:ascii="Times New Roman" w:hAnsi="Times New Roman"/>
          <w:b/>
          <w:bCs/>
          <w:iCs/>
          <w:color w:val="000000"/>
          <w:sz w:val="24"/>
          <w:szCs w:val="24"/>
          <w:shd w:val="clear" w:color="auto" w:fill="FFFFFF"/>
        </w:rPr>
        <w:t>3 задание:</w:t>
      </w:r>
      <w:r w:rsidRPr="00A83DE3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 по 1 баллу. Максимально -5  </w:t>
      </w:r>
    </w:p>
    <w:p w:rsidR="00F21833" w:rsidRPr="00A83DE3" w:rsidRDefault="00F21833" w:rsidP="00FA2E25">
      <w:pP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</w:pPr>
      <w:r w:rsidRPr="00A83DE3">
        <w:rPr>
          <w:rFonts w:ascii="Times New Roman" w:hAnsi="Times New Roman"/>
          <w:b/>
          <w:bCs/>
          <w:iCs/>
          <w:color w:val="000000"/>
          <w:sz w:val="24"/>
          <w:szCs w:val="24"/>
          <w:shd w:val="clear" w:color="auto" w:fill="FFFFFF"/>
        </w:rPr>
        <w:t>4 задание:</w:t>
      </w:r>
      <w:r w:rsidRPr="00A83DE3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 по 2 балла. Максимально -2  </w:t>
      </w:r>
    </w:p>
    <w:p w:rsidR="00F21833" w:rsidRPr="00A83DE3" w:rsidRDefault="00F21833" w:rsidP="00FA2E25">
      <w:pP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</w:pPr>
      <w:r w:rsidRPr="00A83DE3">
        <w:rPr>
          <w:rFonts w:ascii="Times New Roman" w:hAnsi="Times New Roman"/>
          <w:b/>
          <w:bCs/>
          <w:iCs/>
          <w:color w:val="000000"/>
          <w:sz w:val="24"/>
          <w:szCs w:val="24"/>
          <w:shd w:val="clear" w:color="auto" w:fill="FFFFFF"/>
        </w:rPr>
        <w:t>4 задание:</w:t>
      </w:r>
      <w:r w:rsidRPr="00A83DE3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 по 2 балла. Максимально -2  </w:t>
      </w:r>
    </w:p>
    <w:p w:rsidR="00F21833" w:rsidRPr="00A83DE3" w:rsidRDefault="00F21833" w:rsidP="00FA2E25">
      <w:pP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</w:pPr>
      <w:r w:rsidRPr="00A83DE3">
        <w:rPr>
          <w:rFonts w:ascii="Times New Roman" w:hAnsi="Times New Roman"/>
          <w:b/>
          <w:bCs/>
          <w:iCs/>
          <w:color w:val="000000"/>
          <w:sz w:val="24"/>
          <w:szCs w:val="24"/>
          <w:shd w:val="clear" w:color="auto" w:fill="FFFFFF"/>
        </w:rPr>
        <w:t>6 задание:</w:t>
      </w:r>
      <w:r w:rsidRPr="00A83DE3"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  <w:t xml:space="preserve">  по 1 баллу. Максимально -2  </w:t>
      </w:r>
    </w:p>
    <w:p w:rsidR="00F21833" w:rsidRPr="00A83DE3" w:rsidRDefault="00F21833" w:rsidP="00FA2E25">
      <w:pP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</w:pPr>
    </w:p>
    <w:p w:rsidR="00F21833" w:rsidRPr="00A83DE3" w:rsidRDefault="00F21833" w:rsidP="00564F70">
      <w:pP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</w:pPr>
    </w:p>
    <w:p w:rsidR="00F21833" w:rsidRPr="00A83DE3" w:rsidRDefault="00F21833" w:rsidP="00564F70">
      <w:pPr>
        <w:rPr>
          <w:rFonts w:ascii="Times New Roman" w:hAnsi="Times New Roman"/>
          <w:bCs/>
          <w:iCs/>
          <w:color w:val="000000"/>
          <w:sz w:val="24"/>
          <w:szCs w:val="24"/>
          <w:shd w:val="clear" w:color="auto" w:fill="FFFFFF"/>
        </w:rPr>
      </w:pPr>
    </w:p>
    <w:p w:rsidR="00F21833" w:rsidRPr="00A83DE3" w:rsidRDefault="00F21833" w:rsidP="00564F70">
      <w:pPr>
        <w:rPr>
          <w:rFonts w:ascii="Times New Roman" w:hAnsi="Times New Roman"/>
          <w:sz w:val="24"/>
          <w:szCs w:val="24"/>
          <w:lang w:eastAsia="ru-RU"/>
        </w:rPr>
      </w:pPr>
    </w:p>
    <w:p w:rsidR="00F21833" w:rsidRPr="00A83DE3" w:rsidRDefault="00F21833" w:rsidP="006C39DE">
      <w:pPr>
        <w:rPr>
          <w:sz w:val="24"/>
          <w:szCs w:val="24"/>
        </w:rPr>
      </w:pPr>
    </w:p>
    <w:p w:rsidR="00F21833" w:rsidRPr="00A83DE3" w:rsidRDefault="00F21833" w:rsidP="006C39DE">
      <w:pPr>
        <w:rPr>
          <w:sz w:val="24"/>
          <w:szCs w:val="24"/>
        </w:rPr>
      </w:pPr>
    </w:p>
    <w:p w:rsidR="00F21833" w:rsidRPr="00A83DE3" w:rsidRDefault="00F21833" w:rsidP="006C39DE">
      <w:pPr>
        <w:rPr>
          <w:sz w:val="24"/>
          <w:szCs w:val="24"/>
        </w:rPr>
      </w:pPr>
    </w:p>
    <w:p w:rsidR="00F21833" w:rsidRPr="00A83DE3" w:rsidRDefault="00F21833" w:rsidP="006C39DE">
      <w:pPr>
        <w:rPr>
          <w:sz w:val="24"/>
          <w:szCs w:val="24"/>
        </w:rPr>
      </w:pPr>
    </w:p>
    <w:p w:rsidR="00F21833" w:rsidRPr="00A83DE3" w:rsidRDefault="00F21833" w:rsidP="006C39DE">
      <w:pPr>
        <w:rPr>
          <w:sz w:val="24"/>
          <w:szCs w:val="24"/>
        </w:rPr>
      </w:pPr>
    </w:p>
    <w:p w:rsidR="00F21833" w:rsidRPr="00A83DE3" w:rsidRDefault="00F21833" w:rsidP="006C39DE">
      <w:pPr>
        <w:rPr>
          <w:sz w:val="24"/>
          <w:szCs w:val="24"/>
        </w:rPr>
      </w:pPr>
    </w:p>
    <w:p w:rsidR="00F21833" w:rsidRPr="00A83DE3" w:rsidRDefault="00F21833" w:rsidP="006C39DE">
      <w:pPr>
        <w:rPr>
          <w:sz w:val="24"/>
          <w:szCs w:val="24"/>
        </w:rPr>
      </w:pPr>
    </w:p>
    <w:p w:rsidR="00F21833" w:rsidRPr="00A83DE3" w:rsidRDefault="00F21833" w:rsidP="006C39DE">
      <w:pPr>
        <w:rPr>
          <w:sz w:val="24"/>
          <w:szCs w:val="24"/>
        </w:rPr>
      </w:pPr>
    </w:p>
    <w:p w:rsidR="00F21833" w:rsidRPr="00A83DE3" w:rsidRDefault="00F21833" w:rsidP="006C39DE">
      <w:pPr>
        <w:rPr>
          <w:sz w:val="24"/>
          <w:szCs w:val="24"/>
        </w:rPr>
      </w:pPr>
    </w:p>
    <w:p w:rsidR="00F21833" w:rsidRPr="00A83DE3" w:rsidRDefault="00F21833" w:rsidP="006C39DE">
      <w:pPr>
        <w:rPr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rPr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</w:p>
    <w:p w:rsidR="00F21833" w:rsidRPr="00FE66FA" w:rsidRDefault="00F21833" w:rsidP="00D74555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F21833" w:rsidRPr="00B80165" w:rsidTr="001976F1">
        <w:trPr>
          <w:trHeight w:val="2502"/>
        </w:trPr>
        <w:tc>
          <w:tcPr>
            <w:tcW w:w="3191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технологии</w:t>
      </w: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21833" w:rsidRPr="00A83DE3" w:rsidRDefault="00F21833" w:rsidP="00A83DE3">
      <w:pPr>
        <w:tabs>
          <w:tab w:val="left" w:pos="138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</w:t>
      </w:r>
      <w:r w:rsidRPr="00A83DE3">
        <w:rPr>
          <w:rFonts w:ascii="Times New Roman" w:hAnsi="Times New Roman"/>
          <w:b/>
          <w:color w:val="000000"/>
          <w:sz w:val="24"/>
          <w:szCs w:val="24"/>
        </w:rPr>
        <w:t>ромежуточная аттестация по технологии</w:t>
      </w:r>
    </w:p>
    <w:p w:rsidR="00F21833" w:rsidRPr="00A83DE3" w:rsidRDefault="00F21833" w:rsidP="00FA2E25">
      <w:pPr>
        <w:pStyle w:val="ParagraphStyle"/>
        <w:jc w:val="center"/>
        <w:rPr>
          <w:rFonts w:ascii="Times New Roman" w:hAnsi="Times New Roman" w:cs="Times New Roman"/>
          <w:b/>
          <w:color w:val="000000"/>
        </w:rPr>
      </w:pPr>
      <w:r w:rsidRPr="00A83DE3">
        <w:rPr>
          <w:rFonts w:ascii="Times New Roman" w:hAnsi="Times New Roman" w:cs="Times New Roman"/>
          <w:b/>
          <w:color w:val="000000"/>
        </w:rPr>
        <w:t>(тестирование)</w:t>
      </w:r>
    </w:p>
    <w:p w:rsidR="00F21833" w:rsidRPr="00A83DE3" w:rsidRDefault="00F21833" w:rsidP="00FA2E25">
      <w:pPr>
        <w:pStyle w:val="ParagraphStyle"/>
        <w:jc w:val="center"/>
        <w:rPr>
          <w:rFonts w:ascii="Times New Roman" w:hAnsi="Times New Roman" w:cs="Times New Roman"/>
          <w:b/>
          <w:color w:val="000000"/>
        </w:rPr>
      </w:pP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83DE3">
        <w:rPr>
          <w:b/>
          <w:bCs/>
          <w:color w:val="000000"/>
        </w:rPr>
        <w:t>1 вариант</w:t>
      </w:r>
    </w:p>
    <w:p w:rsidR="00F21833" w:rsidRPr="00A83DE3" w:rsidRDefault="00F21833" w:rsidP="00FA2E2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>Приведи несколько примеров изобретений человечества.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__________________________________________________________________________________________________________________________</w:t>
      </w:r>
    </w:p>
    <w:p w:rsidR="00F21833" w:rsidRPr="00A83DE3" w:rsidRDefault="00F21833" w:rsidP="00FA2E25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>Запиши правила техники безопасности при работе с ножницами.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_______________________________________________________________________________________________________________________________________________________________________________________</w:t>
      </w:r>
    </w:p>
    <w:p w:rsidR="00F21833" w:rsidRPr="00A83DE3" w:rsidRDefault="00F21833" w:rsidP="00FA2E25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>Соедини стрелками сырьё и материал.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                              Лён                                 меч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                              Металл                          каша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                             Зерно                              платье</w:t>
      </w:r>
    </w:p>
    <w:p w:rsidR="00F21833" w:rsidRPr="00A83DE3" w:rsidRDefault="00F21833" w:rsidP="00FA2E2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>Запиши способы размножения комнатных растений.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__________________________________________________________________________________________________________________________</w:t>
      </w:r>
    </w:p>
    <w:p w:rsidR="00F21833" w:rsidRPr="00A83DE3" w:rsidRDefault="00F21833" w:rsidP="00FA2E25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>Распредели по группам фигуры: куб, прямоугольник, пирамида, квадрат, шар, треугольник, круг.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А) __________________________________________________________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Б)___________________________________________________________</w:t>
      </w:r>
    </w:p>
    <w:p w:rsidR="00F21833" w:rsidRPr="00A83DE3" w:rsidRDefault="00F21833" w:rsidP="00FA2E25">
      <w:pPr>
        <w:numPr>
          <w:ilvl w:val="0"/>
          <w:numId w:val="8"/>
        </w:numPr>
        <w:shd w:val="clear" w:color="auto" w:fill="FFFFFF"/>
        <w:spacing w:after="0" w:line="240" w:lineRule="auto"/>
        <w:ind w:left="708" w:firstLine="900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>Заполни пропуски.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 w:rsidRPr="00A83DE3">
        <w:rPr>
          <w:rStyle w:val="c9"/>
          <w:i/>
          <w:iCs/>
          <w:color w:val="000000"/>
          <w:u w:val="single"/>
        </w:rPr>
        <w:t>Песня птицы -                                                                   информация.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 w:rsidRPr="00A83DE3">
        <w:rPr>
          <w:rStyle w:val="c9"/>
          <w:i/>
          <w:iCs/>
          <w:color w:val="000000"/>
          <w:u w:val="single"/>
        </w:rPr>
        <w:t>Задачи по математике  в учебнике - это                           информация.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08"/>
        <w:rPr>
          <w:rStyle w:val="c9"/>
          <w:i/>
          <w:iCs/>
          <w:color w:val="000000"/>
          <w:u w:val="single"/>
        </w:rPr>
      </w:pPr>
      <w:r w:rsidRPr="00A83DE3">
        <w:rPr>
          <w:rStyle w:val="c9"/>
          <w:i/>
          <w:iCs/>
          <w:color w:val="000000"/>
          <w:u w:val="single"/>
        </w:rPr>
        <w:t>Рисунок, чертёж – это                                         информация.</w:t>
      </w:r>
    </w:p>
    <w:p w:rsidR="00F21833" w:rsidRPr="00A83DE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83DE3">
        <w:rPr>
          <w:b/>
          <w:bCs/>
          <w:color w:val="000000"/>
        </w:rPr>
        <w:t>2 вариант</w:t>
      </w:r>
    </w:p>
    <w:p w:rsidR="00F21833" w:rsidRPr="00A83DE3" w:rsidRDefault="00F21833" w:rsidP="00FA2E25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>Приведи несколько примеров изобретений человека ХХ века.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__________________________________________________________________________________________________________________________</w:t>
      </w:r>
    </w:p>
    <w:p w:rsidR="00F21833" w:rsidRPr="00A83DE3" w:rsidRDefault="00F21833" w:rsidP="00FA2E25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>Запиши правила техники безопасности при работе с иглой.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_______________________________________________________________________________________________________________________________________________________________________________________</w:t>
      </w:r>
    </w:p>
    <w:p w:rsidR="00F21833" w:rsidRPr="00A83DE3" w:rsidRDefault="00F21833" w:rsidP="00FA2E25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>Соедини стрелками сырьё и материал.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                              Лён                                 перстень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                              Металл                          мука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                             Зерно                              нитки</w:t>
      </w:r>
    </w:p>
    <w:p w:rsidR="00F21833" w:rsidRPr="00A83DE3" w:rsidRDefault="00F21833" w:rsidP="00FA2E25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>Запиши правила ухода за комнатными растениями.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__________________________________________________________________________________________________________________________</w:t>
      </w:r>
    </w:p>
    <w:p w:rsidR="00F21833" w:rsidRPr="00A83DE3" w:rsidRDefault="00F21833" w:rsidP="00FA2E25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>Найди лишнюю фигуру:</w:t>
      </w:r>
      <w:r w:rsidRPr="00A83DE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83DE3">
        <w:rPr>
          <w:rStyle w:val="c9"/>
          <w:rFonts w:ascii="Times New Roman" w:hAnsi="Times New Roman"/>
          <w:iCs/>
          <w:color w:val="000000"/>
          <w:sz w:val="24"/>
          <w:szCs w:val="24"/>
        </w:rPr>
        <w:t>квадрат, круг, шар, треугольник.</w:t>
      </w:r>
    </w:p>
    <w:p w:rsidR="00F21833" w:rsidRPr="00A83DE3" w:rsidRDefault="00F21833" w:rsidP="00FA2E25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>Заполни пропуски.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iCs/>
          <w:color w:val="000000"/>
          <w:u w:val="single"/>
        </w:rPr>
        <w:t>Рассказ учителя – это                                                        информация.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iCs/>
          <w:color w:val="000000"/>
          <w:u w:val="single"/>
        </w:rPr>
        <w:t>Номер телефона в записной книжке -                                    информация.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rStyle w:val="c9"/>
          <w:iCs/>
          <w:color w:val="000000"/>
          <w:u w:val="single"/>
        </w:rPr>
      </w:pPr>
      <w:r w:rsidRPr="00A83DE3">
        <w:rPr>
          <w:rStyle w:val="c9"/>
          <w:iCs/>
          <w:color w:val="000000"/>
          <w:u w:val="single"/>
        </w:rPr>
        <w:t>Сообщение в журнале или газете – это                                     информация.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rPr>
          <w:rStyle w:val="c9"/>
          <w:iCs/>
          <w:color w:val="000000"/>
          <w:u w:val="single"/>
        </w:rPr>
      </w:pPr>
    </w:p>
    <w:p w:rsidR="00F21833" w:rsidRDefault="00F21833" w:rsidP="00A83DE3">
      <w:pPr>
        <w:pStyle w:val="c7"/>
        <w:shd w:val="clear" w:color="auto" w:fill="FFFFFF"/>
        <w:spacing w:before="0" w:beforeAutospacing="0" w:after="0" w:afterAutospacing="0"/>
        <w:rPr>
          <w:sz w:val="22"/>
          <w:szCs w:val="22"/>
          <w:lang w:eastAsia="en-US"/>
        </w:rPr>
      </w:pPr>
    </w:p>
    <w:p w:rsidR="00F21833" w:rsidRDefault="00F21833" w:rsidP="00A83DE3">
      <w:pPr>
        <w:pStyle w:val="c7"/>
        <w:shd w:val="clear" w:color="auto" w:fill="FFFFFF"/>
        <w:spacing w:before="0" w:beforeAutospacing="0" w:after="0" w:afterAutospacing="0"/>
        <w:rPr>
          <w:sz w:val="22"/>
          <w:szCs w:val="22"/>
          <w:lang w:eastAsia="en-US"/>
        </w:rPr>
      </w:pPr>
    </w:p>
    <w:p w:rsidR="00F21833" w:rsidRPr="00A83DE3" w:rsidRDefault="00F21833" w:rsidP="00A83DE3">
      <w:pPr>
        <w:pStyle w:val="c7"/>
        <w:shd w:val="clear" w:color="auto" w:fill="FFFFFF"/>
        <w:spacing w:before="0" w:beforeAutospacing="0" w:after="0" w:afterAutospacing="0"/>
        <w:jc w:val="center"/>
        <w:rPr>
          <w:rStyle w:val="c9"/>
          <w:b/>
          <w:iCs/>
          <w:color w:val="000000"/>
        </w:rPr>
      </w:pPr>
      <w:r w:rsidRPr="00A83DE3">
        <w:rPr>
          <w:rStyle w:val="c9"/>
          <w:b/>
          <w:iCs/>
          <w:color w:val="000000"/>
        </w:rPr>
        <w:t>Критерии оценивания</w:t>
      </w:r>
    </w:p>
    <w:p w:rsidR="00F21833" w:rsidRPr="00A83DE3" w:rsidRDefault="00F21833" w:rsidP="00FA2E25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</w:rPr>
      </w:pPr>
    </w:p>
    <w:p w:rsidR="00F21833" w:rsidRPr="00A83DE3" w:rsidRDefault="00F21833" w:rsidP="00FA2E25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Fonts w:ascii="Times New Roman" w:hAnsi="Times New Roman"/>
          <w:b/>
          <w:bCs/>
          <w:color w:val="000000"/>
          <w:sz w:val="24"/>
          <w:szCs w:val="24"/>
        </w:rPr>
        <w:t>1вариант</w:t>
      </w:r>
    </w:p>
    <w:p w:rsidR="00F21833" w:rsidRPr="00A83DE3" w:rsidRDefault="00F21833" w:rsidP="00FA2E25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>Приведи несколько примеров изобретений человечества.  1 балл за каждый пример. (3 б.)</w:t>
      </w:r>
    </w:p>
    <w:p w:rsidR="00F21833" w:rsidRPr="00A83DE3" w:rsidRDefault="00F21833" w:rsidP="00FA2E25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>Запиши правила техники безопасности при работе с ножницами. 1балл за каждый верный ответ. (3 б.)</w:t>
      </w:r>
    </w:p>
    <w:p w:rsidR="00F21833" w:rsidRPr="00A83DE3" w:rsidRDefault="00F21833" w:rsidP="00FA2E25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>Соедини стрелками сырьё и материал. (3 б.)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                              Лён                                 меч</w:t>
      </w:r>
      <w:r>
        <w:rPr>
          <w:noProof/>
        </w:rPr>
      </w:r>
      <w:r w:rsidRPr="003D2BA2">
        <w:rPr>
          <w:noProof/>
        </w:rPr>
        <w:pict>
          <v:rect id="AutoShape 1" o:spid="_x0000_s1033" alt="https://docs.google.com/drawings/image?id=suMHIdhIirOOsbwJPwhun4w&amp;rev=1&amp;h=25&amp;w=109&amp;ac=1" style="width:81.75pt;height:18.75pt;visibility:visible;mso-position-horizontal-relative:char;mso-position-vertical-relative:line" filled="f" stroked="f">
            <o:lock v:ext="edit" aspectratio="t"/>
            <w10:anchorlock/>
          </v:rect>
        </w:pic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                              Металл                           каша</w:t>
      </w:r>
      <w:r>
        <w:rPr>
          <w:noProof/>
        </w:rPr>
      </w:r>
      <w:r w:rsidRPr="003D2BA2">
        <w:rPr>
          <w:noProof/>
        </w:rPr>
        <w:pict>
          <v:rect id="AutoShape 3" o:spid="_x0000_s1034" alt="https://docs.google.com/drawings/image?id=s4RkrFSbM7g9n5S7hb8BOJg&amp;rev=1&amp;h=16&amp;w=125&amp;ac=1" style="width:93.75pt;height:12pt;visibility:visible;mso-position-horizontal-relative:char;mso-position-vertical-relative:line" filled="f" stroked="f">
            <o:lock v:ext="edit" aspectratio="t"/>
            <w10:anchorlock/>
          </v:rect>
        </w:pic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A83DE3">
        <w:rPr>
          <w:rStyle w:val="c9"/>
          <w:color w:val="000000"/>
        </w:rPr>
        <w:t>                              Зерно                              платье</w:t>
      </w:r>
    </w:p>
    <w:p w:rsidR="00F21833" w:rsidRPr="00A83DE3" w:rsidRDefault="00F21833" w:rsidP="00FA2E25">
      <w:pPr>
        <w:numPr>
          <w:ilvl w:val="0"/>
          <w:numId w:val="15"/>
        </w:numPr>
        <w:shd w:val="clear" w:color="auto" w:fill="FFFFFF"/>
        <w:spacing w:after="0" w:line="240" w:lineRule="auto"/>
        <w:rPr>
          <w:rStyle w:val="c9"/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 xml:space="preserve">Запиши способы размножения комнатных растений. 1 балл за каждый верный способ.  </w:t>
      </w:r>
    </w:p>
    <w:p w:rsidR="00F21833" w:rsidRPr="00A83DE3" w:rsidRDefault="00F21833" w:rsidP="00FA2E25">
      <w:pPr>
        <w:numPr>
          <w:ilvl w:val="0"/>
          <w:numId w:val="15"/>
        </w:numPr>
        <w:shd w:val="clear" w:color="auto" w:fill="FFFFFF"/>
        <w:spacing w:after="0" w:line="240" w:lineRule="auto"/>
        <w:rPr>
          <w:rStyle w:val="c9"/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 xml:space="preserve">Распредели по группам фигуры: </w:t>
      </w:r>
    </w:p>
    <w:p w:rsidR="00F21833" w:rsidRPr="00A83DE3" w:rsidRDefault="00F21833" w:rsidP="00FA2E25">
      <w:pPr>
        <w:shd w:val="clear" w:color="auto" w:fill="FFFFFF"/>
        <w:ind w:left="360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Style w:val="c9"/>
          <w:rFonts w:ascii="Times New Roman" w:hAnsi="Times New Roman"/>
          <w:color w:val="000000"/>
          <w:sz w:val="24"/>
          <w:szCs w:val="24"/>
        </w:rPr>
        <w:t xml:space="preserve">        а) куб, пирамида, шар,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360"/>
        <w:rPr>
          <w:rStyle w:val="c9"/>
          <w:color w:val="000000"/>
        </w:rPr>
      </w:pPr>
      <w:r w:rsidRPr="00A83DE3">
        <w:rPr>
          <w:rStyle w:val="c9"/>
          <w:color w:val="000000"/>
        </w:rPr>
        <w:t xml:space="preserve">        б) треугольник, круг, квадрат, прямоугольник.1 балл за верную классификацию. (1б.)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A83DE3">
        <w:rPr>
          <w:rStyle w:val="c9"/>
          <w:color w:val="000000"/>
        </w:rPr>
        <w:t>6. Заполни пропуски. 1 балл за каждый ответ. (3 б.)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 w:rsidRPr="00A83DE3">
        <w:rPr>
          <w:rStyle w:val="c9"/>
          <w:i/>
          <w:iCs/>
          <w:color w:val="000000"/>
          <w:u w:val="single"/>
        </w:rPr>
        <w:t>Песня птицы - устная  информация.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 w:rsidRPr="00A83DE3">
        <w:rPr>
          <w:rStyle w:val="c9"/>
          <w:i/>
          <w:iCs/>
          <w:color w:val="000000"/>
          <w:u w:val="single"/>
        </w:rPr>
        <w:t>Задачи по математике  в учебнике - это  письменная информация.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 w:rsidRPr="00A83DE3">
        <w:rPr>
          <w:rStyle w:val="c9"/>
          <w:i/>
          <w:iCs/>
          <w:color w:val="000000"/>
          <w:u w:val="single"/>
        </w:rPr>
        <w:t>Рисунок, чертёж – это печатная информация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720"/>
        <w:jc w:val="center"/>
        <w:rPr>
          <w:b/>
          <w:color w:val="000000"/>
        </w:rPr>
      </w:pPr>
      <w:r w:rsidRPr="00A83DE3">
        <w:rPr>
          <w:b/>
          <w:color w:val="000000"/>
        </w:rPr>
        <w:t>2вариант</w:t>
      </w:r>
    </w:p>
    <w:p w:rsidR="00F21833" w:rsidRPr="00A83DE3" w:rsidRDefault="00F21833" w:rsidP="00FA2E25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Fonts w:ascii="Times New Roman" w:hAnsi="Times New Roman"/>
          <w:color w:val="000000"/>
          <w:sz w:val="24"/>
          <w:szCs w:val="24"/>
        </w:rPr>
        <w:t>Приведи несколько примеров изобретений человека ХХ века. 1 балл за каждый пример. (3б.)</w:t>
      </w:r>
    </w:p>
    <w:p w:rsidR="00F21833" w:rsidRPr="00A83DE3" w:rsidRDefault="00F21833" w:rsidP="00FA2E25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Fonts w:ascii="Times New Roman" w:hAnsi="Times New Roman"/>
          <w:color w:val="000000"/>
          <w:sz w:val="24"/>
          <w:szCs w:val="24"/>
        </w:rPr>
        <w:t>Запиши правила техники безопасности при работе с иглой. 1 балл за каждый верный ответ. (3 б.)</w:t>
      </w:r>
    </w:p>
    <w:p w:rsidR="00F21833" w:rsidRPr="00A83DE3" w:rsidRDefault="00F21833" w:rsidP="00FA2E25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Fonts w:ascii="Times New Roman" w:hAnsi="Times New Roman"/>
          <w:color w:val="000000"/>
          <w:sz w:val="24"/>
          <w:szCs w:val="24"/>
        </w:rPr>
        <w:t>Соедини стрелками сырьё и материал. (3 б.)</w:t>
      </w:r>
    </w:p>
    <w:p w:rsidR="00F21833" w:rsidRPr="00A83DE3" w:rsidRDefault="00F21833" w:rsidP="00FA2E25">
      <w:pPr>
        <w:shd w:val="clear" w:color="auto" w:fill="FFFFFF"/>
        <w:ind w:left="720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Fonts w:ascii="Times New Roman" w:hAnsi="Times New Roman"/>
          <w:color w:val="000000"/>
          <w:sz w:val="24"/>
          <w:szCs w:val="24"/>
        </w:rPr>
        <w:t>                              Лён                                 перстень</w:t>
      </w:r>
      <w:r>
        <w:rPr>
          <w:noProof/>
          <w:lang w:eastAsia="ru-RU"/>
        </w:rPr>
      </w:r>
      <w:r w:rsidRPr="00445E3B">
        <w:rPr>
          <w:rFonts w:ascii="Times New Roman" w:hAnsi="Times New Roman"/>
          <w:noProof/>
          <w:color w:val="000000"/>
          <w:sz w:val="24"/>
          <w:szCs w:val="24"/>
        </w:rPr>
        <w:pict>
          <v:rect id="AutoShape 4" o:spid="_x0000_s1035" alt="https://docs.google.com/drawings/image?id=sdumpNGAFXDmOpyI0VxRadQ&amp;rev=1&amp;h=46&amp;w=138&amp;ac=1" style="width:103.5pt;height:34.5pt;visibility:visible;mso-position-horizontal-relative:char;mso-position-vertical-relative:line" filled="f" stroked="f">
            <o:lock v:ext="edit" aspectratio="t"/>
            <w10:anchorlock/>
          </v:rect>
        </w:pict>
      </w:r>
      <w:r>
        <w:rPr>
          <w:noProof/>
          <w:lang w:eastAsia="ru-RU"/>
        </w:rPr>
      </w:r>
      <w:r w:rsidRPr="00445E3B">
        <w:rPr>
          <w:rFonts w:ascii="Times New Roman" w:hAnsi="Times New Roman"/>
          <w:noProof/>
          <w:color w:val="000000"/>
          <w:sz w:val="24"/>
          <w:szCs w:val="24"/>
        </w:rPr>
        <w:pict>
          <v:rect id="AutoShape 5" o:spid="_x0000_s1036" alt="https://docs.google.com/drawings/image?id=s70HOUiCRwcoSgEWVHASfBg&amp;rev=1&amp;h=25&amp;w=109&amp;ac=1" style="width:81.75pt;height:18.75pt;visibility:visible;mso-position-horizontal-relative:char;mso-position-vertical-relative:line" filled="f" stroked="f">
            <o:lock v:ext="edit" aspectratio="t"/>
            <w10:anchorlock/>
          </v:rect>
        </w:pict>
      </w:r>
    </w:p>
    <w:p w:rsidR="00F21833" w:rsidRPr="00A83DE3" w:rsidRDefault="00F21833" w:rsidP="00FA2E25">
      <w:pPr>
        <w:shd w:val="clear" w:color="auto" w:fill="FFFFFF"/>
        <w:ind w:left="720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Fonts w:ascii="Times New Roman" w:hAnsi="Times New Roman"/>
          <w:color w:val="000000"/>
          <w:sz w:val="24"/>
          <w:szCs w:val="24"/>
        </w:rPr>
        <w:t>                              Металл                           мука</w:t>
      </w:r>
    </w:p>
    <w:p w:rsidR="00F21833" w:rsidRPr="00A83DE3" w:rsidRDefault="00F21833" w:rsidP="00FA2E25">
      <w:pPr>
        <w:shd w:val="clear" w:color="auto" w:fill="FFFFFF"/>
        <w:ind w:left="720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Fonts w:ascii="Times New Roman" w:hAnsi="Times New Roman"/>
          <w:color w:val="000000"/>
          <w:sz w:val="24"/>
          <w:szCs w:val="24"/>
        </w:rPr>
        <w:t>                              Зерно                              нитки</w:t>
      </w:r>
    </w:p>
    <w:p w:rsidR="00F21833" w:rsidRPr="00A83DE3" w:rsidRDefault="00F21833" w:rsidP="00FA2E25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Fonts w:ascii="Times New Roman" w:hAnsi="Times New Roman"/>
          <w:color w:val="000000"/>
          <w:sz w:val="24"/>
          <w:szCs w:val="24"/>
        </w:rPr>
        <w:t>Запиши правила ухода за комнатными растениями. 1 балл за каждое верное правило.</w:t>
      </w:r>
    </w:p>
    <w:p w:rsidR="00F21833" w:rsidRPr="00A83DE3" w:rsidRDefault="00F21833" w:rsidP="00FA2E25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Fonts w:ascii="Times New Roman" w:hAnsi="Times New Roman"/>
          <w:color w:val="000000"/>
          <w:sz w:val="24"/>
          <w:szCs w:val="24"/>
        </w:rPr>
        <w:t>Найди лишнюю фигуру:</w:t>
      </w:r>
      <w:r w:rsidRPr="00A83DE3">
        <w:rPr>
          <w:rFonts w:ascii="Times New Roman" w:hAnsi="Times New Roman"/>
          <w:iCs/>
          <w:color w:val="000000"/>
          <w:sz w:val="24"/>
          <w:szCs w:val="24"/>
        </w:rPr>
        <w:t> квадрат, круг, </w:t>
      </w:r>
      <w:r w:rsidRPr="00A83DE3">
        <w:rPr>
          <w:rFonts w:ascii="Times New Roman" w:hAnsi="Times New Roman"/>
          <w:bCs/>
          <w:iCs/>
          <w:color w:val="000000"/>
          <w:sz w:val="24"/>
          <w:szCs w:val="24"/>
          <w:u w:val="single"/>
        </w:rPr>
        <w:t>шар</w:t>
      </w:r>
      <w:r w:rsidRPr="00A83DE3">
        <w:rPr>
          <w:rFonts w:ascii="Times New Roman" w:hAnsi="Times New Roman"/>
          <w:iCs/>
          <w:color w:val="000000"/>
          <w:sz w:val="24"/>
          <w:szCs w:val="24"/>
        </w:rPr>
        <w:t>, треугольник.1 балл.</w:t>
      </w:r>
    </w:p>
    <w:p w:rsidR="00F21833" w:rsidRPr="00A83DE3" w:rsidRDefault="00F21833" w:rsidP="00FA2E25">
      <w:pPr>
        <w:pStyle w:val="c7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A83DE3">
        <w:rPr>
          <w:color w:val="000000"/>
        </w:rPr>
        <w:t>6. Заполни пропуски.</w:t>
      </w:r>
      <w:r w:rsidRPr="00A83DE3">
        <w:rPr>
          <w:rStyle w:val="c9"/>
          <w:color w:val="000000"/>
        </w:rPr>
        <w:t xml:space="preserve"> 1 балл за каждый ответ. (3 б.)</w:t>
      </w:r>
    </w:p>
    <w:p w:rsidR="00F21833" w:rsidRPr="00A83DE3" w:rsidRDefault="00F21833" w:rsidP="00FA2E25">
      <w:pPr>
        <w:shd w:val="clear" w:color="auto" w:fill="FFFFFF"/>
        <w:ind w:left="720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Fonts w:ascii="Times New Roman" w:hAnsi="Times New Roman"/>
          <w:iCs/>
          <w:color w:val="000000"/>
          <w:sz w:val="24"/>
          <w:szCs w:val="24"/>
          <w:u w:val="single"/>
        </w:rPr>
        <w:t>Рассказ учителя – это устная_информация.</w:t>
      </w:r>
    </w:p>
    <w:p w:rsidR="00F21833" w:rsidRPr="00A83DE3" w:rsidRDefault="00F21833" w:rsidP="00FA2E25">
      <w:pPr>
        <w:shd w:val="clear" w:color="auto" w:fill="FFFFFF"/>
        <w:ind w:left="720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Fonts w:ascii="Times New Roman" w:hAnsi="Times New Roman"/>
          <w:iCs/>
          <w:color w:val="000000"/>
          <w:sz w:val="24"/>
          <w:szCs w:val="24"/>
          <w:u w:val="single"/>
        </w:rPr>
        <w:t>Номер телефона в записной книжке – письменная информация.</w:t>
      </w:r>
    </w:p>
    <w:p w:rsidR="00F21833" w:rsidRPr="00A83DE3" w:rsidRDefault="00F21833" w:rsidP="00FA2E25">
      <w:pPr>
        <w:shd w:val="clear" w:color="auto" w:fill="FFFFFF"/>
        <w:ind w:left="720"/>
        <w:rPr>
          <w:rFonts w:ascii="Times New Roman" w:hAnsi="Times New Roman"/>
          <w:color w:val="000000"/>
          <w:sz w:val="24"/>
          <w:szCs w:val="24"/>
        </w:rPr>
      </w:pPr>
      <w:r w:rsidRPr="00A83DE3">
        <w:rPr>
          <w:rFonts w:ascii="Times New Roman" w:hAnsi="Times New Roman"/>
          <w:iCs/>
          <w:color w:val="000000"/>
          <w:sz w:val="24"/>
          <w:szCs w:val="24"/>
          <w:u w:val="single"/>
        </w:rPr>
        <w:t>Сообщение в журнале или газете – это печатная информация.</w:t>
      </w:r>
    </w:p>
    <w:p w:rsidR="00F21833" w:rsidRDefault="00F21833" w:rsidP="00A83DE3">
      <w:pPr>
        <w:rPr>
          <w:rFonts w:ascii="Times New Roman" w:hAnsi="Times New Roman"/>
        </w:rPr>
      </w:pP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</w:p>
    <w:p w:rsidR="00F21833" w:rsidRPr="00FE66FA" w:rsidRDefault="00F21833" w:rsidP="00D74555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F21833" w:rsidRPr="00B80165" w:rsidTr="001976F1">
        <w:trPr>
          <w:trHeight w:val="2502"/>
        </w:trPr>
        <w:tc>
          <w:tcPr>
            <w:tcW w:w="3191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>по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 xml:space="preserve"> изо</w:t>
      </w: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3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F21833" w:rsidRDefault="00F21833" w:rsidP="00A83DE3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21833" w:rsidRDefault="00F21833" w:rsidP="00A83DE3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21833" w:rsidRDefault="00F21833" w:rsidP="00A83DE3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21833" w:rsidRDefault="00F21833" w:rsidP="00A83DE3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21833" w:rsidRDefault="00F21833" w:rsidP="00A83DE3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21833" w:rsidRDefault="00F21833" w:rsidP="00A83DE3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21833" w:rsidRDefault="00F21833" w:rsidP="00A83DE3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21833" w:rsidRDefault="00F21833" w:rsidP="00A83DE3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21833" w:rsidRDefault="00F21833" w:rsidP="00A83DE3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21833" w:rsidRDefault="00F21833" w:rsidP="00A83DE3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21833" w:rsidRDefault="00F21833" w:rsidP="00A83DE3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21833" w:rsidRDefault="00F21833" w:rsidP="00A83DE3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21833" w:rsidRDefault="00F21833" w:rsidP="00A83DE3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21833" w:rsidRDefault="00F21833" w:rsidP="00A83DE3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21833" w:rsidRPr="00A83DE3" w:rsidRDefault="00F21833" w:rsidP="00A83DE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Про</w:t>
      </w:r>
      <w:r w:rsidRPr="00A83DE3">
        <w:rPr>
          <w:rFonts w:ascii="Times New Roman" w:hAnsi="Times New Roman"/>
          <w:b/>
          <w:sz w:val="24"/>
          <w:szCs w:val="24"/>
          <w:lang w:val="tt-RU"/>
        </w:rPr>
        <w:t xml:space="preserve">межуточная аттестация по ИЗО. </w:t>
      </w:r>
      <w:r w:rsidRPr="00A83DE3">
        <w:rPr>
          <w:rFonts w:ascii="Times New Roman" w:hAnsi="Times New Roman"/>
          <w:b/>
          <w:sz w:val="24"/>
          <w:szCs w:val="24"/>
        </w:rPr>
        <w:t>3 класс</w:t>
      </w:r>
    </w:p>
    <w:p w:rsidR="00F21833" w:rsidRPr="00A83DE3" w:rsidRDefault="00F21833" w:rsidP="00A83DE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83DE3">
        <w:rPr>
          <w:rFonts w:ascii="Times New Roman" w:hAnsi="Times New Roman"/>
          <w:b/>
          <w:sz w:val="24"/>
          <w:szCs w:val="24"/>
        </w:rPr>
        <w:t>Итоговое тестирование  по изобразительному искусству</w:t>
      </w:r>
    </w:p>
    <w:p w:rsidR="00F21833" w:rsidRPr="00A83DE3" w:rsidRDefault="00F21833" w:rsidP="00A83DE3">
      <w:pPr>
        <w:jc w:val="center"/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 xml:space="preserve"> </w:t>
      </w:r>
    </w:p>
    <w:p w:rsidR="00F21833" w:rsidRPr="00A83DE3" w:rsidRDefault="00F21833" w:rsidP="00A83DE3">
      <w:pPr>
        <w:jc w:val="center"/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Фамилия  и имя учащегося _________________________________</w:t>
      </w:r>
    </w:p>
    <w:p w:rsidR="00F21833" w:rsidRPr="00A83DE3" w:rsidRDefault="00F21833" w:rsidP="00A83DE3">
      <w:pPr>
        <w:tabs>
          <w:tab w:val="left" w:pos="3405"/>
        </w:tabs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ab/>
      </w:r>
    </w:p>
    <w:p w:rsidR="00F21833" w:rsidRPr="00A83DE3" w:rsidRDefault="00F21833" w:rsidP="00A83DE3">
      <w:pPr>
        <w:jc w:val="both"/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1</w:t>
      </w:r>
      <w:r w:rsidRPr="00A83DE3">
        <w:rPr>
          <w:rFonts w:ascii="Times New Roman" w:hAnsi="Times New Roman"/>
          <w:sz w:val="24"/>
          <w:szCs w:val="24"/>
        </w:rPr>
        <w:t>.</w:t>
      </w:r>
      <w:r w:rsidRPr="00A83DE3">
        <w:rPr>
          <w:rFonts w:ascii="Times New Roman" w:hAnsi="Times New Roman"/>
          <w:b/>
          <w:sz w:val="24"/>
          <w:szCs w:val="24"/>
        </w:rPr>
        <w:t>Какое из перечисленных понятий не обозначает вид изобразительного искусства?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 xml:space="preserve">а) графика 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 xml:space="preserve">б) скульптура 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 xml:space="preserve">в) кино 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г) живопись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2</w:t>
      </w:r>
      <w:r w:rsidRPr="00A83DE3">
        <w:rPr>
          <w:rFonts w:ascii="Times New Roman" w:hAnsi="Times New Roman"/>
          <w:sz w:val="24"/>
          <w:szCs w:val="24"/>
        </w:rPr>
        <w:t>.</w:t>
      </w:r>
      <w:r w:rsidRPr="00A83DE3">
        <w:rPr>
          <w:rFonts w:ascii="Times New Roman" w:hAnsi="Times New Roman"/>
          <w:b/>
          <w:sz w:val="24"/>
          <w:szCs w:val="24"/>
        </w:rPr>
        <w:t>Сколько цветов можно выделить в радуге?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а) 5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б) 7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в) 9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г) 13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3.К какому жанру относится изображение птиц и животных?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а) пейзаж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б) бытовой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в) анималистический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г) натюрморт</w:t>
      </w:r>
    </w:p>
    <w:p w:rsidR="00F21833" w:rsidRPr="00A83DE3" w:rsidRDefault="00F21833" w:rsidP="00A83DE3">
      <w:pPr>
        <w:rPr>
          <w:rFonts w:ascii="Times New Roman" w:hAnsi="Times New Roman"/>
          <w:sz w:val="24"/>
          <w:szCs w:val="24"/>
        </w:rPr>
      </w:pPr>
    </w:p>
    <w:p w:rsidR="00F21833" w:rsidRPr="00A83DE3" w:rsidRDefault="00F21833" w:rsidP="00A83DE3">
      <w:pPr>
        <w:jc w:val="both"/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4. Как  называется картина, составленная из маленьких цветных квадратиков особого стекла (смальты)?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а) аппликация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б) мозаика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в) гравюра</w:t>
      </w:r>
    </w:p>
    <w:p w:rsidR="00F21833" w:rsidRPr="00A83DE3" w:rsidRDefault="00F21833" w:rsidP="00A83DE3">
      <w:pPr>
        <w:tabs>
          <w:tab w:val="left" w:pos="2490"/>
        </w:tabs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г) репродукция</w:t>
      </w:r>
      <w:r w:rsidRPr="00A83DE3">
        <w:rPr>
          <w:rFonts w:ascii="Times New Roman" w:hAnsi="Times New Roman"/>
          <w:sz w:val="24"/>
          <w:szCs w:val="24"/>
        </w:rPr>
        <w:tab/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5.Рисунок, выполненный карандашом, углём, тушью или краской одного цвета, относят к …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а) графике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б) живописи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в) орнаменту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г) рельефу</w:t>
      </w:r>
    </w:p>
    <w:p w:rsidR="00F21833" w:rsidRPr="00A83DE3" w:rsidRDefault="00F21833" w:rsidP="00A83DE3">
      <w:pPr>
        <w:tabs>
          <w:tab w:val="left" w:pos="2490"/>
        </w:tabs>
        <w:jc w:val="both"/>
        <w:rPr>
          <w:rFonts w:ascii="Times New Roman" w:hAnsi="Times New Roman"/>
          <w:sz w:val="24"/>
          <w:szCs w:val="24"/>
        </w:rPr>
      </w:pPr>
    </w:p>
    <w:p w:rsidR="00F21833" w:rsidRPr="00A83DE3" w:rsidRDefault="00F21833" w:rsidP="00A83DE3">
      <w:pPr>
        <w:jc w:val="both"/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6.Цвета, которые нельзя получить путём смешивания красок, называют…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а) основными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б) составными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в) тёплыми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г) холодными</w:t>
      </w:r>
    </w:p>
    <w:p w:rsidR="00F21833" w:rsidRPr="00A83DE3" w:rsidRDefault="00F21833" w:rsidP="00A83DE3">
      <w:pPr>
        <w:jc w:val="both"/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7. Какой из перечисленных цветов не является основным?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а) жёлтый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б) красный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в) синий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г) зелёный</w:t>
      </w:r>
    </w:p>
    <w:p w:rsidR="00F21833" w:rsidRPr="00A83DE3" w:rsidRDefault="00F21833" w:rsidP="00A83DE3">
      <w:pPr>
        <w:jc w:val="both"/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8. Белая бумага, дощечка для смешивания красок и получения нужного цвета есть…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а) мольберт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б) палитра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в) пастель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г) акварель</w:t>
      </w:r>
    </w:p>
    <w:p w:rsidR="00F21833" w:rsidRDefault="00F21833" w:rsidP="00A83DE3">
      <w:pPr>
        <w:jc w:val="both"/>
        <w:rPr>
          <w:rFonts w:ascii="Times New Roman" w:hAnsi="Times New Roman"/>
          <w:b/>
          <w:sz w:val="24"/>
          <w:szCs w:val="24"/>
        </w:rPr>
      </w:pPr>
    </w:p>
    <w:p w:rsidR="00F21833" w:rsidRPr="00A83DE3" w:rsidRDefault="00F21833" w:rsidP="00A83DE3">
      <w:pPr>
        <w:jc w:val="both"/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9. Что определяют как строительное искусство, зодчество, искусство проектировать?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а) архитектура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б) интерьер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в) графика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г) композиция</w:t>
      </w:r>
    </w:p>
    <w:p w:rsidR="00F21833" w:rsidRPr="00A83DE3" w:rsidRDefault="00F21833" w:rsidP="00A83DE3">
      <w:pPr>
        <w:tabs>
          <w:tab w:val="left" w:pos="5370"/>
        </w:tabs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ab/>
      </w:r>
    </w:p>
    <w:p w:rsidR="00F21833" w:rsidRPr="00A83DE3" w:rsidRDefault="00F21833" w:rsidP="00A83DE3">
      <w:pPr>
        <w:jc w:val="both"/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10. В какой росписи используются только белая и синяя краски?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а) Хохломская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б) Городецкая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в) Гжель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г) Дымковская</w:t>
      </w:r>
    </w:p>
    <w:p w:rsidR="00F21833" w:rsidRPr="00A83DE3" w:rsidRDefault="00F21833" w:rsidP="00A83DE3">
      <w:pPr>
        <w:jc w:val="both"/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11. Картины, изображающие, различные предметы обихода, снедь, фрукты, цветы.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а) пейзаж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б) портрет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в) этюд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г) натюрморт</w:t>
      </w:r>
    </w:p>
    <w:p w:rsidR="00F21833" w:rsidRPr="00A83DE3" w:rsidRDefault="00F21833" w:rsidP="00A83DE3">
      <w:pPr>
        <w:jc w:val="both"/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12. Живописное, графическое или скульптурное украшение из повторяющихся геометрических, растительных и животных элементов – это…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а) орнамент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б) репродукция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в) аппликация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г) колорит</w:t>
      </w:r>
    </w:p>
    <w:p w:rsidR="00F21833" w:rsidRPr="00A83DE3" w:rsidRDefault="00F21833" w:rsidP="00A83DE3">
      <w:pPr>
        <w:jc w:val="both"/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13. При смешении каких цветов можно получить фиолетовый цвет?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а) красный и коричневый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б) красный и синий</w:t>
      </w:r>
    </w:p>
    <w:p w:rsidR="00F21833" w:rsidRPr="00A83DE3" w:rsidRDefault="00F21833" w:rsidP="00A83DE3">
      <w:pPr>
        <w:tabs>
          <w:tab w:val="left" w:pos="3270"/>
        </w:tabs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в) красный и чёрный</w:t>
      </w:r>
      <w:r w:rsidRPr="00A83DE3">
        <w:rPr>
          <w:rFonts w:ascii="Times New Roman" w:hAnsi="Times New Roman"/>
          <w:sz w:val="24"/>
          <w:szCs w:val="24"/>
        </w:rPr>
        <w:tab/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г) синий и коричневый</w:t>
      </w:r>
    </w:p>
    <w:p w:rsidR="00F21833" w:rsidRPr="00A83DE3" w:rsidRDefault="00F21833" w:rsidP="00A83DE3">
      <w:pPr>
        <w:jc w:val="both"/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14. Как называется композиция из разноцветного стекла, пропускающего свет и встроенного в оконный проём?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а) живопись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б) витраж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в) мозаика</w:t>
      </w:r>
    </w:p>
    <w:p w:rsidR="00F21833" w:rsidRPr="00A83DE3" w:rsidRDefault="00F21833" w:rsidP="00A83DE3">
      <w:pPr>
        <w:jc w:val="both"/>
        <w:rPr>
          <w:rFonts w:ascii="Times New Roman" w:hAnsi="Times New Roman"/>
          <w:sz w:val="24"/>
          <w:szCs w:val="24"/>
        </w:rPr>
      </w:pPr>
      <w:r w:rsidRPr="00A83DE3">
        <w:rPr>
          <w:rFonts w:ascii="Times New Roman" w:hAnsi="Times New Roman"/>
          <w:sz w:val="24"/>
          <w:szCs w:val="24"/>
        </w:rPr>
        <w:t>г) скульптура</w:t>
      </w:r>
    </w:p>
    <w:p w:rsidR="00F21833" w:rsidRPr="00A83DE3" w:rsidRDefault="00F21833" w:rsidP="00A83DE3">
      <w:pPr>
        <w:tabs>
          <w:tab w:val="left" w:pos="2490"/>
        </w:tabs>
        <w:jc w:val="both"/>
        <w:rPr>
          <w:rFonts w:ascii="Times New Roman" w:hAnsi="Times New Roman"/>
          <w:sz w:val="24"/>
          <w:szCs w:val="24"/>
        </w:rPr>
      </w:pPr>
    </w:p>
    <w:p w:rsidR="00F21833" w:rsidRDefault="00F21833" w:rsidP="00A83DE3">
      <w:pPr>
        <w:tabs>
          <w:tab w:val="left" w:pos="3510"/>
        </w:tabs>
        <w:rPr>
          <w:rFonts w:ascii="Times New Roman" w:hAnsi="Times New Roman"/>
          <w:sz w:val="24"/>
          <w:szCs w:val="24"/>
        </w:rPr>
      </w:pPr>
    </w:p>
    <w:p w:rsidR="00F21833" w:rsidRPr="00A83DE3" w:rsidRDefault="00F21833" w:rsidP="00A83DE3">
      <w:pPr>
        <w:ind w:firstLine="708"/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F21833" w:rsidRPr="00A83DE3" w:rsidRDefault="00F21833" w:rsidP="00A83DE3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21833" w:rsidRPr="00A83DE3" w:rsidRDefault="00F21833" w:rsidP="00A83DE3">
      <w:pPr>
        <w:pStyle w:val="1"/>
        <w:spacing w:before="0" w:after="0"/>
        <w:jc w:val="both"/>
        <w:rPr>
          <w:sz w:val="24"/>
          <w:szCs w:val="24"/>
        </w:rPr>
      </w:pPr>
      <w:r w:rsidRPr="00A83DE3">
        <w:rPr>
          <w:sz w:val="24"/>
          <w:szCs w:val="24"/>
        </w:rPr>
        <w:t xml:space="preserve">Отметки за выполнение теста: </w:t>
      </w:r>
    </w:p>
    <w:p w:rsidR="00F21833" w:rsidRPr="00A83DE3" w:rsidRDefault="00F21833" w:rsidP="00A83DE3">
      <w:pPr>
        <w:pStyle w:val="1"/>
        <w:spacing w:before="0" w:after="0"/>
        <w:jc w:val="both"/>
        <w:rPr>
          <w:sz w:val="24"/>
          <w:szCs w:val="24"/>
        </w:rPr>
      </w:pPr>
      <w:r w:rsidRPr="00A83DE3">
        <w:rPr>
          <w:sz w:val="24"/>
          <w:szCs w:val="24"/>
        </w:rPr>
        <w:t>«5» - если ученик набрал 13-14 баллов.</w:t>
      </w:r>
    </w:p>
    <w:p w:rsidR="00F21833" w:rsidRPr="00A83DE3" w:rsidRDefault="00F21833" w:rsidP="00A83DE3">
      <w:pPr>
        <w:pStyle w:val="1"/>
        <w:spacing w:before="0" w:after="0"/>
        <w:jc w:val="both"/>
        <w:rPr>
          <w:sz w:val="24"/>
          <w:szCs w:val="24"/>
        </w:rPr>
      </w:pPr>
      <w:r w:rsidRPr="00A83DE3">
        <w:rPr>
          <w:sz w:val="24"/>
          <w:szCs w:val="24"/>
        </w:rPr>
        <w:t>«4» - если ученик набрал 10-12 баллов.</w:t>
      </w:r>
    </w:p>
    <w:p w:rsidR="00F21833" w:rsidRPr="00A83DE3" w:rsidRDefault="00F21833" w:rsidP="00A83DE3">
      <w:pPr>
        <w:pStyle w:val="1"/>
        <w:spacing w:before="0" w:after="0"/>
        <w:jc w:val="both"/>
        <w:rPr>
          <w:sz w:val="24"/>
          <w:szCs w:val="24"/>
        </w:rPr>
      </w:pPr>
      <w:r w:rsidRPr="00A83DE3">
        <w:rPr>
          <w:sz w:val="24"/>
          <w:szCs w:val="24"/>
        </w:rPr>
        <w:t>«3» - если ученик набрал 7-9 баллов.</w:t>
      </w:r>
    </w:p>
    <w:p w:rsidR="00F21833" w:rsidRPr="00A83DE3" w:rsidRDefault="00F21833" w:rsidP="00A83DE3">
      <w:pPr>
        <w:pStyle w:val="1"/>
        <w:spacing w:before="0" w:after="0"/>
        <w:jc w:val="both"/>
        <w:rPr>
          <w:sz w:val="24"/>
          <w:szCs w:val="24"/>
        </w:rPr>
      </w:pPr>
      <w:r w:rsidRPr="00A83DE3">
        <w:rPr>
          <w:sz w:val="24"/>
          <w:szCs w:val="24"/>
        </w:rPr>
        <w:t>«2» - если ученик набрал 0-6 баллов.</w:t>
      </w:r>
    </w:p>
    <w:p w:rsidR="00F21833" w:rsidRPr="00A83DE3" w:rsidRDefault="00F21833" w:rsidP="00A83DE3">
      <w:pPr>
        <w:jc w:val="both"/>
        <w:rPr>
          <w:rFonts w:ascii="Times New Roman" w:hAnsi="Times New Roman"/>
          <w:b/>
          <w:sz w:val="24"/>
          <w:szCs w:val="24"/>
        </w:rPr>
      </w:pPr>
    </w:p>
    <w:p w:rsidR="00F21833" w:rsidRPr="00A83DE3" w:rsidRDefault="00F21833" w:rsidP="00A83DE3">
      <w:pPr>
        <w:jc w:val="both"/>
        <w:rPr>
          <w:rFonts w:ascii="Times New Roman" w:hAnsi="Times New Roman"/>
          <w:b/>
          <w:sz w:val="24"/>
          <w:szCs w:val="24"/>
        </w:rPr>
      </w:pPr>
      <w:r w:rsidRPr="00A83DE3">
        <w:rPr>
          <w:rFonts w:ascii="Times New Roman" w:hAnsi="Times New Roman"/>
          <w:color w:val="000000"/>
          <w:sz w:val="24"/>
          <w:szCs w:val="24"/>
        </w:rPr>
        <w:t>Исправления,  сделанные ребёнком,  ошибкой не считаются.</w:t>
      </w:r>
    </w:p>
    <w:p w:rsidR="00F21833" w:rsidRPr="008118AD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Pr="00D74555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F21833" w:rsidRPr="00FE66FA" w:rsidRDefault="00F21833" w:rsidP="00D74555">
      <w:pPr>
        <w:jc w:val="center"/>
        <w:rPr>
          <w:rFonts w:ascii="Times New Roman" w:hAnsi="Times New Roman"/>
          <w:sz w:val="28"/>
          <w:szCs w:val="28"/>
        </w:rPr>
      </w:pPr>
    </w:p>
    <w:p w:rsidR="00F21833" w:rsidRPr="00FE66FA" w:rsidRDefault="00F21833" w:rsidP="00D74555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F21833" w:rsidRPr="00B80165" w:rsidTr="001976F1">
        <w:trPr>
          <w:trHeight w:val="2502"/>
        </w:trPr>
        <w:tc>
          <w:tcPr>
            <w:tcW w:w="3191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F21833" w:rsidRPr="00B80165" w:rsidRDefault="00F21833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165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F21833" w:rsidRPr="00B80165" w:rsidRDefault="00F21833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по </w:t>
      </w:r>
      <w:r w:rsidRPr="0000338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литературному чтению на родном (русском) языке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3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Default="00F21833" w:rsidP="008118A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Промежуточная аттестация (т</w:t>
      </w:r>
      <w:r w:rsidRPr="0000338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ест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F21833" w:rsidRPr="0000338B" w:rsidRDefault="00F21833" w:rsidP="008118AD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00338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по литературному чтению на родном (русском) языке</w:t>
      </w:r>
    </w:p>
    <w:p w:rsidR="00F21833" w:rsidRPr="0000338B" w:rsidRDefault="00F21833" w:rsidP="008118AD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00338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для учащихся 3 классов</w:t>
      </w:r>
    </w:p>
    <w:p w:rsidR="00F21833" w:rsidRPr="0000338B" w:rsidRDefault="00F21833" w:rsidP="008118AD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Ледоход.</w:t>
      </w:r>
    </w:p>
    <w:p w:rsidR="00F21833" w:rsidRPr="0000338B" w:rsidRDefault="00F21833" w:rsidP="008118AD">
      <w:pPr>
        <w:shd w:val="clear" w:color="auto" w:fill="FFFFFF"/>
        <w:spacing w:after="0" w:line="240" w:lineRule="auto"/>
        <w:ind w:firstLine="708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Стало совсем тепло. Снег всюду растаял.</w:t>
      </w:r>
    </w:p>
    <w:p w:rsidR="00F21833" w:rsidRPr="0000338B" w:rsidRDefault="00F21833" w:rsidP="008118AD">
      <w:pPr>
        <w:shd w:val="clear" w:color="auto" w:fill="FFFFFF"/>
        <w:spacing w:after="0" w:line="240" w:lineRule="auto"/>
        <w:ind w:firstLine="708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Утром Елена Николаевна сказала: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- Ребята, сегодня мы пойдем на реку смотреть ледоход. Одевайтесь скорее.</w:t>
      </w:r>
    </w:p>
    <w:p w:rsidR="00F21833" w:rsidRPr="0000338B" w:rsidRDefault="00F21833" w:rsidP="008118AD">
      <w:pPr>
        <w:shd w:val="clear" w:color="auto" w:fill="FFFFFF"/>
        <w:spacing w:after="0" w:line="240" w:lineRule="auto"/>
        <w:ind w:firstLine="708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Ребята быстро оделись и пошли по знакомой улице к реке. Они взбежали на пригорок. Вода поднялась. По реке плыли льдины. Льдины сталкивались и раскалывались на мелкие части. Льдины наползали одна на другую.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- А вот кто-то на льдине стоит. Это человек! - закричал Коля.</w:t>
      </w:r>
    </w:p>
    <w:p w:rsidR="00F21833" w:rsidRPr="0000338B" w:rsidRDefault="00F21833" w:rsidP="008118AD">
      <w:pPr>
        <w:shd w:val="clear" w:color="auto" w:fill="FFFFFF"/>
        <w:spacing w:after="0" w:line="240" w:lineRule="auto"/>
        <w:ind w:firstLine="708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У ребят глаза разгорелись от любопытства.</w:t>
      </w:r>
    </w:p>
    <w:p w:rsidR="00F21833" w:rsidRPr="0000338B" w:rsidRDefault="00F21833" w:rsidP="008118AD">
      <w:pPr>
        <w:shd w:val="clear" w:color="auto" w:fill="FFFFFF"/>
        <w:spacing w:after="0" w:line="240" w:lineRule="auto"/>
        <w:ind w:firstLine="708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Все стали смотреть вдаль. Льдина подплыла ближе. Тут дети увидели, что на льдине стоит снеговик. На голове у него была старая шляпа, в руке- метла.</w:t>
      </w:r>
    </w:p>
    <w:p w:rsidR="00F21833" w:rsidRPr="0000338B" w:rsidRDefault="00F21833" w:rsidP="008118AD">
      <w:pPr>
        <w:shd w:val="clear" w:color="auto" w:fill="FFFFFF"/>
        <w:spacing w:after="0" w:line="240" w:lineRule="auto"/>
        <w:ind w:firstLine="708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Снеговик на льдине проплыл мимо самого берега.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 - Смотрите, дети, - смеясь, сказала Елена Николаевна, это на льдине зима от весны убегает.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- Верно, верно! - радостно закричали ребята и начали махать шапками.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(По Скребицкому Г.)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Вопросы к тексту: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1.Зачем пошли ребята вместе с учительницей на реку?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а) посмотреть ледоход б) покататься на льдинах  в) пускать кораблики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2.Что увидели дети на реке?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а) вода поднялась б) по реке плыли льдины в) льдины наползали одна на другую.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3.Когда бывает ледоход?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а ) весной б ) зимой в) осенью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4.От каких слов образовано слово ледоход.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а ) лед и ход б)</w:t>
      </w:r>
      <w:r w:rsidRPr="008118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ледяной и ходит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5.Как ты понимаешь предложение «Это зима от весны убегает»?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 а )  играют в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перегонки  б) они уступают друг</w:t>
      </w:r>
      <w:r w:rsidRPr="008118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другу место.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6.Какая главная мысль рассказа?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а ) посмотреть ледоход б)погулять на свежем воздухе в) поиграть в снежки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7.Какие синонимы можно подобрать к слову РАДОСТНО.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а ) весело б)</w:t>
      </w:r>
      <w:r w:rsidRPr="00F54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дружно в)громко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Ключи:</w:t>
      </w:r>
    </w:p>
    <w:p w:rsidR="00F21833" w:rsidRPr="0000338B" w:rsidRDefault="00F21833" w:rsidP="008118A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а) посмотреть ледоход.</w:t>
      </w:r>
    </w:p>
    <w:p w:rsidR="00F21833" w:rsidRPr="0000338B" w:rsidRDefault="00F21833" w:rsidP="008118A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в) льдины наползали одна на другую.</w:t>
      </w:r>
    </w:p>
    <w:p w:rsidR="00F21833" w:rsidRPr="0000338B" w:rsidRDefault="00F21833" w:rsidP="008118A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а) весной.</w:t>
      </w:r>
    </w:p>
    <w:p w:rsidR="00F21833" w:rsidRPr="0000338B" w:rsidRDefault="00F21833" w:rsidP="008118A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а) лед и ход</w:t>
      </w:r>
    </w:p>
    <w:p w:rsidR="00F21833" w:rsidRPr="0000338B" w:rsidRDefault="00F21833" w:rsidP="008118A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00000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б) они уступают друг</w:t>
      </w:r>
      <w:r w:rsidRPr="008118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другу место.</w:t>
      </w:r>
    </w:p>
    <w:p w:rsidR="00F21833" w:rsidRPr="0000338B" w:rsidRDefault="00F21833" w:rsidP="008118A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а)посмотреть ледоход</w:t>
      </w:r>
    </w:p>
    <w:p w:rsidR="00F21833" w:rsidRPr="0000338B" w:rsidRDefault="00F21833" w:rsidP="008118AD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000000"/>
          <w:lang w:eastAsia="ru-RU"/>
        </w:rPr>
      </w:pP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а)весело.</w:t>
      </w:r>
    </w:p>
    <w:p w:rsidR="00F21833" w:rsidRPr="0000338B" w:rsidRDefault="00F21833" w:rsidP="008118AD">
      <w:pPr>
        <w:shd w:val="clear" w:color="auto" w:fill="FFFFFF"/>
        <w:spacing w:after="0" w:line="240" w:lineRule="auto"/>
        <w:rPr>
          <w:color w:val="000000"/>
          <w:lang w:eastAsia="ru-RU"/>
        </w:rPr>
      </w:pPr>
      <w:r w:rsidRPr="0000338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Критерии оценивания:</w:t>
      </w:r>
    </w:p>
    <w:p w:rsidR="00F21833" w:rsidRPr="0000338B" w:rsidRDefault="00F21833" w:rsidP="008118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00338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«5» </w:t>
      </w: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 - если ученик набрал 7 баллов;</w:t>
      </w:r>
    </w:p>
    <w:p w:rsidR="00F21833" w:rsidRPr="0000338B" w:rsidRDefault="00F21833" w:rsidP="008118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00338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«4»</w:t>
      </w: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 - если ученик набрал 5-6 баллов;</w:t>
      </w:r>
    </w:p>
    <w:p w:rsidR="00F21833" w:rsidRPr="0000338B" w:rsidRDefault="00F21833" w:rsidP="008118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00338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«3»</w:t>
      </w: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 - если ученик набрал 3-4 баллов;</w:t>
      </w:r>
    </w:p>
    <w:p w:rsidR="00F21833" w:rsidRPr="00605CE3" w:rsidRDefault="00F21833" w:rsidP="008118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00338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«2»</w:t>
      </w:r>
      <w:r w:rsidRPr="0000338B">
        <w:rPr>
          <w:rFonts w:ascii="Times New Roman" w:hAnsi="Times New Roman"/>
          <w:color w:val="000000"/>
          <w:sz w:val="24"/>
          <w:szCs w:val="24"/>
          <w:lang w:eastAsia="ru-RU"/>
        </w:rPr>
        <w:t> -  если ученик набрал менее 2 (от 0 до 2) баллов.</w:t>
      </w:r>
    </w:p>
    <w:p w:rsidR="00F21833" w:rsidRPr="00D74555" w:rsidRDefault="00F21833" w:rsidP="006C39DE">
      <w:pPr>
        <w:rPr>
          <w:rFonts w:ascii="Times New Roman" w:hAnsi="Times New Roman"/>
          <w:sz w:val="24"/>
          <w:szCs w:val="24"/>
        </w:rPr>
      </w:pPr>
    </w:p>
    <w:p w:rsidR="00F21833" w:rsidRPr="00FE66FA" w:rsidRDefault="00F21833" w:rsidP="00D74555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sectPr w:rsidR="00F21833" w:rsidRPr="00FE66FA" w:rsidSect="00DA5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A7C37"/>
    <w:multiLevelType w:val="multilevel"/>
    <w:tmpl w:val="24B22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7B702A"/>
    <w:multiLevelType w:val="hybridMultilevel"/>
    <w:tmpl w:val="1FB6D0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5589F"/>
    <w:multiLevelType w:val="multilevel"/>
    <w:tmpl w:val="086097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9B1366"/>
    <w:multiLevelType w:val="multilevel"/>
    <w:tmpl w:val="A7A62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54675C"/>
    <w:multiLevelType w:val="multilevel"/>
    <w:tmpl w:val="0B841F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ascii="Times New Roman" w:hAnsi="Times New Roman" w:cs="Times New Roman" w:hint="default"/>
        <w:b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6877BA2"/>
    <w:multiLevelType w:val="multilevel"/>
    <w:tmpl w:val="9FE47A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E17D5C"/>
    <w:multiLevelType w:val="hybridMultilevel"/>
    <w:tmpl w:val="6F16386A"/>
    <w:lvl w:ilvl="0" w:tplc="061002D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7">
    <w:nsid w:val="238D0D2B"/>
    <w:multiLevelType w:val="multilevel"/>
    <w:tmpl w:val="A50C4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7940CF1"/>
    <w:multiLevelType w:val="multilevel"/>
    <w:tmpl w:val="737249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8113630"/>
    <w:multiLevelType w:val="multilevel"/>
    <w:tmpl w:val="21401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685137B"/>
    <w:multiLevelType w:val="multilevel"/>
    <w:tmpl w:val="0B76F1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01E4862"/>
    <w:multiLevelType w:val="multilevel"/>
    <w:tmpl w:val="43EAF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9D63BFA"/>
    <w:multiLevelType w:val="multilevel"/>
    <w:tmpl w:val="384C1CB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BFD392A"/>
    <w:multiLevelType w:val="multilevel"/>
    <w:tmpl w:val="5C628B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CCB11A3"/>
    <w:multiLevelType w:val="multilevel"/>
    <w:tmpl w:val="7EF603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8293CF4"/>
    <w:multiLevelType w:val="multilevel"/>
    <w:tmpl w:val="1BA4B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84C7E31"/>
    <w:multiLevelType w:val="multilevel"/>
    <w:tmpl w:val="EE54CD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B4D275E"/>
    <w:multiLevelType w:val="multilevel"/>
    <w:tmpl w:val="089A75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C6354CE"/>
    <w:multiLevelType w:val="hybridMultilevel"/>
    <w:tmpl w:val="3AF66C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D55C40"/>
    <w:multiLevelType w:val="multilevel"/>
    <w:tmpl w:val="A9165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23946F3"/>
    <w:multiLevelType w:val="multilevel"/>
    <w:tmpl w:val="4B44E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3E567E6"/>
    <w:multiLevelType w:val="multilevel"/>
    <w:tmpl w:val="6226B2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6CE0811"/>
    <w:multiLevelType w:val="multilevel"/>
    <w:tmpl w:val="24821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DCC47D6"/>
    <w:multiLevelType w:val="multilevel"/>
    <w:tmpl w:val="3F6A45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20"/>
  </w:num>
  <w:num w:numId="4">
    <w:abstractNumId w:val="21"/>
  </w:num>
  <w:num w:numId="5">
    <w:abstractNumId w:val="23"/>
  </w:num>
  <w:num w:numId="6">
    <w:abstractNumId w:val="17"/>
  </w:num>
  <w:num w:numId="7">
    <w:abstractNumId w:val="8"/>
  </w:num>
  <w:num w:numId="8">
    <w:abstractNumId w:val="9"/>
  </w:num>
  <w:num w:numId="9">
    <w:abstractNumId w:val="3"/>
  </w:num>
  <w:num w:numId="10">
    <w:abstractNumId w:val="13"/>
  </w:num>
  <w:num w:numId="11">
    <w:abstractNumId w:val="5"/>
  </w:num>
  <w:num w:numId="12">
    <w:abstractNumId w:val="4"/>
  </w:num>
  <w:num w:numId="13">
    <w:abstractNumId w:val="14"/>
  </w:num>
  <w:num w:numId="14">
    <w:abstractNumId w:val="11"/>
  </w:num>
  <w:num w:numId="15">
    <w:abstractNumId w:val="10"/>
  </w:num>
  <w:num w:numId="16">
    <w:abstractNumId w:val="7"/>
  </w:num>
  <w:num w:numId="17">
    <w:abstractNumId w:val="2"/>
  </w:num>
  <w:num w:numId="18">
    <w:abstractNumId w:val="16"/>
  </w:num>
  <w:num w:numId="19">
    <w:abstractNumId w:val="22"/>
  </w:num>
  <w:num w:numId="20">
    <w:abstractNumId w:val="12"/>
  </w:num>
  <w:num w:numId="21">
    <w:abstractNumId w:val="18"/>
  </w:num>
  <w:num w:numId="22">
    <w:abstractNumId w:val="19"/>
  </w:num>
  <w:num w:numId="23">
    <w:abstractNumId w:val="0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4AF"/>
    <w:rsid w:val="0000338B"/>
    <w:rsid w:val="00042E47"/>
    <w:rsid w:val="001976F1"/>
    <w:rsid w:val="00376A43"/>
    <w:rsid w:val="003D2BA2"/>
    <w:rsid w:val="00445E3B"/>
    <w:rsid w:val="004A3693"/>
    <w:rsid w:val="00564F70"/>
    <w:rsid w:val="00605CE3"/>
    <w:rsid w:val="00631ACC"/>
    <w:rsid w:val="006C39DE"/>
    <w:rsid w:val="007A0819"/>
    <w:rsid w:val="007B028C"/>
    <w:rsid w:val="007C6083"/>
    <w:rsid w:val="008118AD"/>
    <w:rsid w:val="00823261"/>
    <w:rsid w:val="00851A80"/>
    <w:rsid w:val="00A83DE3"/>
    <w:rsid w:val="00B2248F"/>
    <w:rsid w:val="00B62823"/>
    <w:rsid w:val="00B80165"/>
    <w:rsid w:val="00BA1AEC"/>
    <w:rsid w:val="00BD2EDF"/>
    <w:rsid w:val="00D74555"/>
    <w:rsid w:val="00D81666"/>
    <w:rsid w:val="00DA55C3"/>
    <w:rsid w:val="00E504AF"/>
    <w:rsid w:val="00EA7130"/>
    <w:rsid w:val="00EB256E"/>
    <w:rsid w:val="00EE4A50"/>
    <w:rsid w:val="00F21833"/>
    <w:rsid w:val="00F54EEE"/>
    <w:rsid w:val="00FA2E25"/>
    <w:rsid w:val="00FE6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4A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504AF"/>
    <w:pPr>
      <w:spacing w:after="160" w:line="259" w:lineRule="auto"/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6C39DE"/>
    <w:rPr>
      <w:rFonts w:cs="Times New Roman"/>
    </w:rPr>
  </w:style>
  <w:style w:type="paragraph" w:styleId="NormalWeb">
    <w:name w:val="Normal (Web)"/>
    <w:basedOn w:val="Normal"/>
    <w:uiPriority w:val="99"/>
    <w:rsid w:val="006C39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6C39DE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c9">
    <w:name w:val="c9"/>
    <w:basedOn w:val="DefaultParagraphFont"/>
    <w:uiPriority w:val="99"/>
    <w:rsid w:val="00FA2E25"/>
    <w:rPr>
      <w:rFonts w:cs="Times New Roman"/>
    </w:rPr>
  </w:style>
  <w:style w:type="paragraph" w:customStyle="1" w:styleId="c7">
    <w:name w:val="c7"/>
    <w:basedOn w:val="Normal"/>
    <w:uiPriority w:val="99"/>
    <w:rsid w:val="00FA2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Normal"/>
    <w:uiPriority w:val="99"/>
    <w:rsid w:val="00FA2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DefaultParagraphFont"/>
    <w:uiPriority w:val="99"/>
    <w:rsid w:val="00FA2E25"/>
    <w:rPr>
      <w:rFonts w:cs="Times New Roman"/>
    </w:rPr>
  </w:style>
  <w:style w:type="paragraph" w:customStyle="1" w:styleId="1">
    <w:name w:val="Стиль1"/>
    <w:basedOn w:val="Normal"/>
    <w:uiPriority w:val="99"/>
    <w:rsid w:val="00A83DE3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23</Pages>
  <Words>3664</Words>
  <Characters>20890</Characters>
  <Application>Microsoft Office Outlook</Application>
  <DocSecurity>0</DocSecurity>
  <Lines>0</Lines>
  <Paragraphs>0</Paragraphs>
  <ScaleCrop>false</ScaleCrop>
  <Company>XTreme.ws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начальная школа</cp:lastModifiedBy>
  <cp:revision>4</cp:revision>
  <dcterms:created xsi:type="dcterms:W3CDTF">2021-02-03T19:05:00Z</dcterms:created>
  <dcterms:modified xsi:type="dcterms:W3CDTF">2021-02-28T23:32:00Z</dcterms:modified>
</cp:coreProperties>
</file>